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FC8F1D" w:rsidR="00CC4471" w:rsidRPr="00451634" w:rsidRDefault="00CC4471" w:rsidP="00CC4471">
      <w:pPr>
        <w:pStyle w:val="CRCoverPage"/>
        <w:tabs>
          <w:tab w:val="right" w:pos="9639"/>
        </w:tabs>
        <w:spacing w:after="0"/>
        <w:rPr>
          <w:b/>
          <w:noProof/>
          <w:sz w:val="24"/>
          <w:lang w:val="sv-SE"/>
        </w:rPr>
      </w:pPr>
      <w:r w:rsidRPr="00451634">
        <w:rPr>
          <w:b/>
          <w:noProof/>
          <w:sz w:val="24"/>
          <w:lang w:val="sv-SE"/>
        </w:rPr>
        <w:t>3GPP TSG-</w:t>
      </w:r>
      <w:r w:rsidR="002474B7" w:rsidRPr="00451634">
        <w:rPr>
          <w:b/>
          <w:noProof/>
          <w:sz w:val="24"/>
          <w:lang w:val="sv-SE"/>
        </w:rPr>
        <w:t>WG</w:t>
      </w:r>
      <w:r w:rsidRPr="00451634">
        <w:rPr>
          <w:b/>
          <w:noProof/>
          <w:sz w:val="24"/>
          <w:lang w:val="sv-SE"/>
        </w:rPr>
        <w:t xml:space="preserve"> </w:t>
      </w:r>
      <w:r w:rsidR="00AB1CCA" w:rsidRPr="00451634">
        <w:rPr>
          <w:b/>
          <w:noProof/>
          <w:sz w:val="24"/>
          <w:lang w:val="sv-SE"/>
        </w:rPr>
        <w:t>SA2#173</w:t>
      </w:r>
      <w:r w:rsidRPr="00451634">
        <w:rPr>
          <w:b/>
          <w:noProof/>
          <w:sz w:val="24"/>
          <w:lang w:val="sv-SE"/>
        </w:rPr>
        <w:tab/>
      </w:r>
      <w:r w:rsidR="00AB1CCA" w:rsidRPr="00451634">
        <w:rPr>
          <w:b/>
          <w:noProof/>
          <w:sz w:val="24"/>
          <w:lang w:val="sv-SE"/>
        </w:rPr>
        <w:t>S2-26</w:t>
      </w:r>
      <w:r w:rsidR="00FC107C">
        <w:rPr>
          <w:b/>
          <w:noProof/>
          <w:sz w:val="24"/>
          <w:lang w:val="sv-SE"/>
        </w:rPr>
        <w:t>00258</w:t>
      </w:r>
    </w:p>
    <w:p w14:paraId="459FD217" w14:textId="6D175CA5" w:rsidR="00D560D2" w:rsidRPr="00451634" w:rsidRDefault="00AB1CCA" w:rsidP="001C35FE">
      <w:pPr>
        <w:pStyle w:val="CRCoverPage"/>
        <w:pBdr>
          <w:bottom w:val="single" w:sz="6" w:space="1" w:color="auto"/>
        </w:pBdr>
        <w:outlineLvl w:val="0"/>
        <w:rPr>
          <w:b/>
          <w:sz w:val="24"/>
        </w:rPr>
      </w:pPr>
      <w:r w:rsidRPr="00451634">
        <w:rPr>
          <w:b/>
          <w:noProof/>
          <w:sz w:val="24"/>
        </w:rPr>
        <w:t>Goa, India, 9 – 13 February, 2026</w:t>
      </w:r>
    </w:p>
    <w:p w14:paraId="1A2057A0" w14:textId="0F410BCE" w:rsidR="00C93D83" w:rsidRPr="00451634" w:rsidRDefault="00B41104">
      <w:pPr>
        <w:spacing w:after="120"/>
        <w:ind w:left="1985" w:hanging="1985"/>
        <w:rPr>
          <w:rFonts w:ascii="Arial" w:hAnsi="Arial" w:cs="Arial"/>
          <w:b/>
          <w:bCs/>
          <w:lang w:val="en-US"/>
        </w:rPr>
      </w:pPr>
      <w:r w:rsidRPr="00451634">
        <w:rPr>
          <w:rFonts w:ascii="Arial" w:hAnsi="Arial" w:cs="Arial"/>
          <w:b/>
          <w:bCs/>
          <w:lang w:val="en-US"/>
        </w:rPr>
        <w:t>Source:</w:t>
      </w:r>
      <w:r w:rsidRPr="00451634">
        <w:rPr>
          <w:rFonts w:ascii="Arial" w:hAnsi="Arial" w:cs="Arial"/>
          <w:b/>
          <w:bCs/>
          <w:lang w:val="en-US"/>
        </w:rPr>
        <w:tab/>
      </w:r>
      <w:r w:rsidR="00451634">
        <w:rPr>
          <w:rFonts w:ascii="Arial" w:hAnsi="Arial" w:cs="Arial"/>
          <w:b/>
        </w:rPr>
        <w:t>Lenovo</w:t>
      </w:r>
    </w:p>
    <w:p w14:paraId="65CE4E4B" w14:textId="2F7A76BB" w:rsidR="00C93D83" w:rsidRPr="00451634" w:rsidRDefault="00B41104">
      <w:pPr>
        <w:spacing w:after="120"/>
        <w:ind w:left="1985" w:hanging="1985"/>
        <w:rPr>
          <w:rFonts w:ascii="Arial" w:hAnsi="Arial" w:cs="Arial"/>
          <w:b/>
          <w:bCs/>
          <w:lang w:val="en-US"/>
        </w:rPr>
      </w:pPr>
      <w:r w:rsidRPr="00451634">
        <w:rPr>
          <w:rFonts w:ascii="Arial" w:hAnsi="Arial" w:cs="Arial"/>
          <w:b/>
          <w:bCs/>
          <w:lang w:val="en-US"/>
        </w:rPr>
        <w:t>Title:</w:t>
      </w:r>
      <w:r w:rsidRPr="00451634">
        <w:rPr>
          <w:rFonts w:ascii="Arial" w:hAnsi="Arial" w:cs="Arial"/>
          <w:b/>
          <w:bCs/>
          <w:lang w:val="en-US"/>
        </w:rPr>
        <w:tab/>
      </w:r>
      <w:r w:rsidR="00AB1CCA" w:rsidRPr="00451634">
        <w:rPr>
          <w:rFonts w:ascii="Arial" w:hAnsi="Arial" w:cs="Arial"/>
          <w:b/>
        </w:rPr>
        <w:t>[KI#</w:t>
      </w:r>
      <w:r w:rsidR="008E5671">
        <w:rPr>
          <w:rFonts w:ascii="Arial" w:hAnsi="Arial" w:cs="Arial"/>
          <w:b/>
        </w:rPr>
        <w:t>3</w:t>
      </w:r>
      <w:r w:rsidR="00D70714" w:rsidRPr="00451634">
        <w:rPr>
          <w:rFonts w:ascii="Arial" w:hAnsi="Arial" w:cs="Arial"/>
          <w:b/>
        </w:rPr>
        <w:t>, bullet #</w:t>
      </w:r>
      <w:r w:rsidR="00451634">
        <w:rPr>
          <w:rFonts w:ascii="Arial" w:hAnsi="Arial" w:cs="Arial"/>
          <w:b/>
        </w:rPr>
        <w:t>1</w:t>
      </w:r>
      <w:r w:rsidR="00AB1CCA" w:rsidRPr="00451634">
        <w:rPr>
          <w:rFonts w:ascii="Arial" w:hAnsi="Arial" w:cs="Arial"/>
          <w:b/>
        </w:rPr>
        <w:t xml:space="preserve">] </w:t>
      </w:r>
      <w:r w:rsidR="00B84CDE" w:rsidRPr="00451634">
        <w:rPr>
          <w:rFonts w:ascii="Arial" w:hAnsi="Arial" w:cs="Arial"/>
          <w:b/>
        </w:rPr>
        <w:t xml:space="preserve">Solution </w:t>
      </w:r>
      <w:r w:rsidR="00253FE4">
        <w:rPr>
          <w:rFonts w:ascii="Arial" w:hAnsi="Arial" w:cs="Arial"/>
          <w:b/>
        </w:rPr>
        <w:t xml:space="preserve">for </w:t>
      </w:r>
      <w:r w:rsidR="003A1218">
        <w:rPr>
          <w:rFonts w:ascii="Arial" w:hAnsi="Arial" w:cs="Arial"/>
          <w:b/>
        </w:rPr>
        <w:t xml:space="preserve">using independent configuration for </w:t>
      </w:r>
      <w:r w:rsidR="006D471F">
        <w:rPr>
          <w:rFonts w:ascii="Arial" w:hAnsi="Arial" w:cs="Arial"/>
          <w:b/>
        </w:rPr>
        <w:t xml:space="preserve">mapping of </w:t>
      </w:r>
      <w:r w:rsidR="00C200A4">
        <w:rPr>
          <w:rFonts w:ascii="Arial" w:hAnsi="Arial" w:cs="Arial"/>
          <w:b/>
        </w:rPr>
        <w:t xml:space="preserve">application traffic </w:t>
      </w:r>
      <w:r w:rsidR="006D471F">
        <w:rPr>
          <w:rFonts w:ascii="Arial" w:hAnsi="Arial" w:cs="Arial"/>
          <w:b/>
        </w:rPr>
        <w:t>t</w:t>
      </w:r>
      <w:r w:rsidR="00C200A4">
        <w:rPr>
          <w:rFonts w:ascii="Arial" w:hAnsi="Arial" w:cs="Arial"/>
          <w:b/>
        </w:rPr>
        <w:t xml:space="preserve">o </w:t>
      </w:r>
      <w:r w:rsidR="00701ED4">
        <w:rPr>
          <w:rFonts w:ascii="Arial" w:hAnsi="Arial" w:cs="Arial"/>
          <w:b/>
        </w:rPr>
        <w:t xml:space="preserve">data session parameters and to </w:t>
      </w:r>
      <w:r w:rsidR="00A056C4">
        <w:rPr>
          <w:rFonts w:ascii="Arial" w:hAnsi="Arial" w:cs="Arial"/>
          <w:b/>
        </w:rPr>
        <w:t>network slice</w:t>
      </w:r>
    </w:p>
    <w:p w14:paraId="4E38BC0B" w14:textId="77777777" w:rsidR="00D55FB4" w:rsidRPr="00451634" w:rsidRDefault="00D55FB4" w:rsidP="00D55FB4">
      <w:pPr>
        <w:spacing w:after="120"/>
        <w:ind w:left="1985" w:hanging="1985"/>
        <w:rPr>
          <w:rFonts w:ascii="Arial" w:hAnsi="Arial" w:cs="Arial"/>
          <w:b/>
          <w:bCs/>
          <w:lang w:val="en-US"/>
        </w:rPr>
      </w:pPr>
      <w:r w:rsidRPr="00451634">
        <w:rPr>
          <w:rFonts w:ascii="Arial" w:hAnsi="Arial" w:cs="Arial"/>
          <w:b/>
          <w:bCs/>
          <w:lang w:val="en-US"/>
        </w:rPr>
        <w:t>Document for:</w:t>
      </w:r>
      <w:r w:rsidRPr="00451634">
        <w:rPr>
          <w:rFonts w:ascii="Arial" w:hAnsi="Arial" w:cs="Arial"/>
          <w:b/>
          <w:bCs/>
          <w:lang w:val="en-US"/>
        </w:rPr>
        <w:tab/>
        <w:t>Approval</w:t>
      </w:r>
    </w:p>
    <w:p w14:paraId="620389C1" w14:textId="43A244EB" w:rsidR="0051688C" w:rsidRPr="00451634" w:rsidRDefault="0051688C" w:rsidP="0051688C">
      <w:pPr>
        <w:spacing w:after="120"/>
        <w:ind w:left="1985" w:hanging="1985"/>
        <w:rPr>
          <w:rFonts w:ascii="Arial" w:hAnsi="Arial" w:cs="Arial"/>
          <w:b/>
          <w:bCs/>
          <w:lang w:val="en-US"/>
        </w:rPr>
      </w:pPr>
      <w:r w:rsidRPr="00451634">
        <w:rPr>
          <w:rFonts w:ascii="Arial" w:hAnsi="Arial" w:cs="Arial"/>
          <w:b/>
          <w:bCs/>
          <w:lang w:val="en-US"/>
        </w:rPr>
        <w:t>Agenda item:</w:t>
      </w:r>
      <w:r w:rsidRPr="00451634">
        <w:rPr>
          <w:rFonts w:ascii="Arial" w:hAnsi="Arial" w:cs="Arial"/>
          <w:b/>
          <w:bCs/>
          <w:lang w:val="en-US"/>
        </w:rPr>
        <w:tab/>
      </w:r>
      <w:r w:rsidR="00AB1CCA" w:rsidRPr="00451634">
        <w:rPr>
          <w:rFonts w:ascii="Arial" w:hAnsi="Arial" w:cs="Arial"/>
          <w:b/>
          <w:bCs/>
          <w:lang w:val="en-US"/>
        </w:rPr>
        <w:t>20.6.</w:t>
      </w:r>
      <w:r w:rsidR="00AC6E51">
        <w:rPr>
          <w:rFonts w:ascii="Arial" w:hAnsi="Arial" w:cs="Arial"/>
          <w:b/>
          <w:bCs/>
          <w:lang w:val="en-US"/>
        </w:rPr>
        <w:t>3</w:t>
      </w:r>
    </w:p>
    <w:p w14:paraId="04F37A79" w14:textId="009238D4" w:rsidR="00C93D83" w:rsidRPr="00451634" w:rsidRDefault="0051688C" w:rsidP="00134914">
      <w:pPr>
        <w:spacing w:after="120"/>
        <w:ind w:left="1985" w:hanging="1985"/>
        <w:rPr>
          <w:rFonts w:ascii="Arial" w:hAnsi="Arial" w:cs="Arial"/>
          <w:b/>
          <w:bCs/>
          <w:lang w:val="en-US"/>
        </w:rPr>
      </w:pPr>
      <w:r w:rsidRPr="00451634">
        <w:rPr>
          <w:rFonts w:ascii="Arial" w:hAnsi="Arial" w:cs="Arial"/>
          <w:b/>
          <w:bCs/>
          <w:lang w:val="en-US"/>
        </w:rPr>
        <w:t>Work Item:</w:t>
      </w:r>
      <w:r w:rsidRPr="00451634">
        <w:rPr>
          <w:rFonts w:ascii="Arial" w:hAnsi="Arial" w:cs="Arial"/>
          <w:b/>
          <w:bCs/>
          <w:lang w:val="en-US"/>
        </w:rPr>
        <w:tab/>
      </w:r>
      <w:r w:rsidR="001E0A30" w:rsidRPr="00451634">
        <w:rPr>
          <w:rFonts w:ascii="Arial" w:hAnsi="Arial" w:cs="Arial"/>
          <w:b/>
          <w:bCs/>
          <w:lang w:val="en-US"/>
        </w:rPr>
        <w:t>FS_6G_ARC</w:t>
      </w:r>
    </w:p>
    <w:p w14:paraId="6D303797" w14:textId="77777777" w:rsidR="00134914" w:rsidRPr="00451634" w:rsidRDefault="00134914" w:rsidP="00134914">
      <w:pPr>
        <w:spacing w:after="120"/>
        <w:ind w:left="1985" w:hanging="1985"/>
        <w:rPr>
          <w:rFonts w:ascii="Arial" w:hAnsi="Arial" w:cs="Arial"/>
          <w:b/>
          <w:bCs/>
          <w:lang w:val="en-US"/>
        </w:rPr>
      </w:pPr>
    </w:p>
    <w:p w14:paraId="111FCA95" w14:textId="5362F47A" w:rsidR="00D24BB9" w:rsidRDefault="00D24BB9" w:rsidP="00D24BB9">
      <w:pPr>
        <w:rPr>
          <w:rFonts w:ascii="Arial" w:hAnsi="Arial" w:cs="Arial"/>
          <w:i/>
        </w:rPr>
      </w:pPr>
      <w:r w:rsidRPr="00451634">
        <w:rPr>
          <w:rFonts w:ascii="Arial" w:hAnsi="Arial" w:cs="Arial"/>
          <w:i/>
        </w:rPr>
        <w:t xml:space="preserve">Abstract of the contribution: </w:t>
      </w:r>
      <w:r w:rsidR="00BB5783">
        <w:rPr>
          <w:rFonts w:ascii="Arial" w:hAnsi="Arial" w:cs="Arial"/>
          <w:i/>
        </w:rPr>
        <w:t xml:space="preserve">It is </w:t>
      </w:r>
      <w:r w:rsidR="008656BA">
        <w:rPr>
          <w:rFonts w:ascii="Arial" w:hAnsi="Arial" w:cs="Arial"/>
          <w:i/>
        </w:rPr>
        <w:t>proposed</w:t>
      </w:r>
      <w:r w:rsidR="00BB5783">
        <w:rPr>
          <w:rFonts w:ascii="Arial" w:hAnsi="Arial" w:cs="Arial"/>
          <w:i/>
        </w:rPr>
        <w:t xml:space="preserve"> </w:t>
      </w:r>
      <w:r w:rsidR="00F5160A">
        <w:rPr>
          <w:rFonts w:ascii="Arial" w:hAnsi="Arial" w:cs="Arial"/>
          <w:i/>
        </w:rPr>
        <w:t xml:space="preserve">that </w:t>
      </w:r>
      <w:r w:rsidR="00550224">
        <w:rPr>
          <w:rFonts w:ascii="Arial" w:hAnsi="Arial" w:cs="Arial"/>
          <w:i/>
        </w:rPr>
        <w:t xml:space="preserve">the 6GC configures the UE with </w:t>
      </w:r>
      <w:r w:rsidR="00F1104C">
        <w:rPr>
          <w:rFonts w:ascii="Arial" w:hAnsi="Arial" w:cs="Arial"/>
          <w:i/>
        </w:rPr>
        <w:t xml:space="preserve">slice selection policy </w:t>
      </w:r>
      <w:r w:rsidR="005E4EB2">
        <w:rPr>
          <w:rFonts w:ascii="Arial" w:hAnsi="Arial" w:cs="Arial"/>
          <w:i/>
        </w:rPr>
        <w:t>and URSP rules</w:t>
      </w:r>
      <w:r w:rsidR="00BB5783" w:rsidRPr="00BB5783">
        <w:rPr>
          <w:rFonts w:ascii="Arial" w:hAnsi="Arial" w:cs="Arial"/>
          <w:i/>
        </w:rPr>
        <w:t>.</w:t>
      </w:r>
      <w:r w:rsidR="005E4EB2">
        <w:rPr>
          <w:rFonts w:ascii="Arial" w:hAnsi="Arial" w:cs="Arial"/>
          <w:i/>
        </w:rPr>
        <w:t xml:space="preserve"> The slice selection policy </w:t>
      </w:r>
      <w:r w:rsidR="00161937">
        <w:rPr>
          <w:rFonts w:ascii="Arial" w:hAnsi="Arial" w:cs="Arial"/>
          <w:i/>
        </w:rPr>
        <w:t xml:space="preserve">is configured independently from the URSP rules and </w:t>
      </w:r>
      <w:r w:rsidR="005E4EB2">
        <w:rPr>
          <w:rFonts w:ascii="Arial" w:hAnsi="Arial" w:cs="Arial"/>
          <w:i/>
        </w:rPr>
        <w:t xml:space="preserve">contains </w:t>
      </w:r>
      <w:r w:rsidR="00D10B27">
        <w:rPr>
          <w:rFonts w:ascii="Arial" w:hAnsi="Arial" w:cs="Arial"/>
          <w:i/>
        </w:rPr>
        <w:t xml:space="preserve">network slice characteristics </w:t>
      </w:r>
      <w:r w:rsidR="00C36D03">
        <w:rPr>
          <w:rFonts w:ascii="Arial" w:hAnsi="Arial" w:cs="Arial"/>
          <w:i/>
        </w:rPr>
        <w:t>used to select an appropriate network slice for the application traffic.</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1B7AC91" w14:textId="492EB554" w:rsidR="00922877" w:rsidRDefault="00A67021" w:rsidP="00A67021">
      <w:r>
        <w:t xml:space="preserve">The </w:t>
      </w:r>
      <w:r w:rsidR="00C466B8">
        <w:t xml:space="preserve">solution proposed in this paper targets the </w:t>
      </w:r>
      <w:r w:rsidR="00F752F4" w:rsidRPr="00F752F4">
        <w:t>Key Issue #</w:t>
      </w:r>
      <w:r w:rsidR="00C73264">
        <w:t>3</w:t>
      </w:r>
      <w:r w:rsidR="00F752F4">
        <w:t xml:space="preserve">. The solution </w:t>
      </w:r>
      <w:r w:rsidR="00922877">
        <w:t>addresses the following aspects:</w:t>
      </w:r>
    </w:p>
    <w:p w14:paraId="01BED4F9" w14:textId="1650D26C" w:rsidR="00C466B8" w:rsidRDefault="00922877" w:rsidP="00922877">
      <w:pPr>
        <w:pStyle w:val="B1"/>
      </w:pPr>
      <w:r>
        <w:t>-</w:t>
      </w:r>
      <w:r>
        <w:tab/>
      </w:r>
      <w:bookmarkStart w:id="0" w:name="_Hlk220419814"/>
      <w:r w:rsidR="00A2043A" w:rsidRPr="00A2043A">
        <w:t>Study the overall design and functionalities of the network slicing in 6G assuming the network slicing in 5GS as starting point for discussions including the following:</w:t>
      </w:r>
    </w:p>
    <w:p w14:paraId="370C15FE" w14:textId="2CE5C317" w:rsidR="009B0963" w:rsidRDefault="009B0963" w:rsidP="00B32ABA">
      <w:pPr>
        <w:pStyle w:val="B2"/>
      </w:pPr>
      <w:r>
        <w:t>-</w:t>
      </w:r>
      <w:r>
        <w:tab/>
      </w:r>
      <w:r w:rsidR="001A3439" w:rsidRPr="001D0732">
        <w:t>Identify and address any improvements of the application traffic mapping to network slice(s)/user plane connection(s).</w:t>
      </w:r>
      <w:bookmarkEnd w:id="0"/>
    </w:p>
    <w:p w14:paraId="655E6E6D" w14:textId="4C9B40FE" w:rsidR="00D96211" w:rsidRDefault="003133F1" w:rsidP="00A67021">
      <w:r>
        <w:rPr>
          <w:rFonts w:eastAsiaTheme="minorEastAsia"/>
        </w:rPr>
        <w:t>When a</w:t>
      </w:r>
      <w:r w:rsidRPr="00AA4C7B">
        <w:rPr>
          <w:rFonts w:eastAsiaTheme="minorEastAsia"/>
        </w:rPr>
        <w:t>n app</w:t>
      </w:r>
      <w:r>
        <w:rPr>
          <w:rFonts w:eastAsiaTheme="minorEastAsia"/>
        </w:rPr>
        <w:t xml:space="preserve">lication </w:t>
      </w:r>
      <w:r w:rsidRPr="00AA4C7B">
        <w:rPr>
          <w:rFonts w:eastAsiaTheme="minorEastAsia"/>
        </w:rPr>
        <w:t>of the UE requests a</w:t>
      </w:r>
      <w:r>
        <w:rPr>
          <w:rFonts w:eastAsiaTheme="minorEastAsia"/>
        </w:rPr>
        <w:t xml:space="preserve"> </w:t>
      </w:r>
      <w:r w:rsidR="00F31919">
        <w:rPr>
          <w:rFonts w:eastAsiaTheme="minorEastAsia"/>
        </w:rPr>
        <w:t xml:space="preserve">user plane </w:t>
      </w:r>
      <w:r w:rsidR="00911CC4">
        <w:rPr>
          <w:rFonts w:eastAsiaTheme="minorEastAsia"/>
        </w:rPr>
        <w:t xml:space="preserve">(UP) </w:t>
      </w:r>
      <w:r w:rsidR="00F31919">
        <w:rPr>
          <w:rFonts w:eastAsiaTheme="minorEastAsia"/>
        </w:rPr>
        <w:t>connection</w:t>
      </w:r>
      <w:r>
        <w:rPr>
          <w:rFonts w:eastAsiaTheme="minorEastAsia"/>
        </w:rPr>
        <w:t xml:space="preserve"> to transmit application traffic, the UE</w:t>
      </w:r>
      <w:r w:rsidRPr="00AA4C7B">
        <w:rPr>
          <w:rFonts w:eastAsiaTheme="minorEastAsia"/>
        </w:rPr>
        <w:t xml:space="preserve"> </w:t>
      </w:r>
      <w:r>
        <w:rPr>
          <w:rFonts w:eastAsiaTheme="minorEastAsia"/>
        </w:rPr>
        <w:t>(</w:t>
      </w:r>
      <w:r w:rsidR="000E1226">
        <w:rPr>
          <w:rFonts w:eastAsiaTheme="minorEastAsia"/>
        </w:rPr>
        <w:t>e.g.</w:t>
      </w:r>
      <w:r>
        <w:rPr>
          <w:rFonts w:eastAsiaTheme="minorEastAsia"/>
        </w:rPr>
        <w:t xml:space="preserve"> OS or modem </w:t>
      </w:r>
      <w:r w:rsidR="000E1226">
        <w:rPr>
          <w:rFonts w:eastAsiaTheme="minorEastAsia"/>
        </w:rPr>
        <w:t xml:space="preserve">part of the </w:t>
      </w:r>
      <w:r>
        <w:rPr>
          <w:rFonts w:eastAsiaTheme="minorEastAsia"/>
        </w:rPr>
        <w:t xml:space="preserve">on the UE) needs to </w:t>
      </w:r>
      <w:r w:rsidRPr="00AA4C7B">
        <w:rPr>
          <w:rFonts w:eastAsiaTheme="minorEastAsia"/>
        </w:rPr>
        <w:t xml:space="preserve">decide which </w:t>
      </w:r>
      <w:r>
        <w:rPr>
          <w:rFonts w:eastAsiaTheme="minorEastAsia"/>
        </w:rPr>
        <w:t xml:space="preserve">network </w:t>
      </w:r>
      <w:r w:rsidRPr="00AA4C7B">
        <w:rPr>
          <w:rFonts w:eastAsiaTheme="minorEastAsia"/>
        </w:rPr>
        <w:t>slice</w:t>
      </w:r>
      <w:r>
        <w:rPr>
          <w:rFonts w:eastAsiaTheme="minorEastAsia"/>
        </w:rPr>
        <w:t xml:space="preserve">, </w:t>
      </w:r>
      <w:r w:rsidRPr="00AA4C7B">
        <w:rPr>
          <w:rFonts w:eastAsiaTheme="minorEastAsia"/>
        </w:rPr>
        <w:t xml:space="preserve">DNN </w:t>
      </w:r>
      <w:r>
        <w:rPr>
          <w:rFonts w:eastAsiaTheme="minorEastAsia"/>
        </w:rPr>
        <w:t xml:space="preserve">and </w:t>
      </w:r>
      <w:r w:rsidR="00100C19">
        <w:rPr>
          <w:rFonts w:eastAsiaTheme="minorEastAsia"/>
        </w:rPr>
        <w:t>further</w:t>
      </w:r>
      <w:r>
        <w:rPr>
          <w:rFonts w:eastAsiaTheme="minorEastAsia"/>
        </w:rPr>
        <w:t xml:space="preserve"> data session parameters </w:t>
      </w:r>
      <w:r w:rsidR="001F4D67">
        <w:rPr>
          <w:rFonts w:eastAsiaTheme="minorEastAsia"/>
        </w:rPr>
        <w:t xml:space="preserve">(SSC mode, IP version, etc.) </w:t>
      </w:r>
      <w:r>
        <w:rPr>
          <w:rFonts w:eastAsiaTheme="minorEastAsia"/>
        </w:rPr>
        <w:t xml:space="preserve">to use for the data </w:t>
      </w:r>
      <w:r w:rsidR="00100C19">
        <w:rPr>
          <w:rFonts w:eastAsiaTheme="minorEastAsia"/>
        </w:rPr>
        <w:t>session</w:t>
      </w:r>
      <w:r>
        <w:rPr>
          <w:rFonts w:eastAsiaTheme="minorEastAsia"/>
        </w:rPr>
        <w:t xml:space="preserve">. In 5GS the URSP rules have been defined for the purpose of mapping application traffic to </w:t>
      </w:r>
      <w:r w:rsidR="00911CC4">
        <w:rPr>
          <w:rFonts w:eastAsiaTheme="minorEastAsia"/>
        </w:rPr>
        <w:t>UP</w:t>
      </w:r>
      <w:r>
        <w:rPr>
          <w:rFonts w:eastAsiaTheme="minorEastAsia"/>
        </w:rPr>
        <w:t xml:space="preserve"> connection (e.g. </w:t>
      </w:r>
      <w:r w:rsidR="009E1B2C">
        <w:rPr>
          <w:rFonts w:eastAsiaTheme="minorEastAsia"/>
        </w:rPr>
        <w:t>PDU</w:t>
      </w:r>
      <w:r w:rsidR="00911CC4">
        <w:rPr>
          <w:rFonts w:eastAsiaTheme="minorEastAsia"/>
        </w:rPr>
        <w:t xml:space="preserve"> </w:t>
      </w:r>
      <w:r w:rsidR="009E1B2C">
        <w:rPr>
          <w:rFonts w:eastAsiaTheme="minorEastAsia"/>
        </w:rPr>
        <w:t>S</w:t>
      </w:r>
      <w:r>
        <w:rPr>
          <w:rFonts w:eastAsiaTheme="minorEastAsia"/>
        </w:rPr>
        <w:t xml:space="preserve">ession). In the URSP rule, </w:t>
      </w:r>
      <w:r w:rsidR="003D2F88">
        <w:rPr>
          <w:rFonts w:eastAsiaTheme="minorEastAsia"/>
        </w:rPr>
        <w:t xml:space="preserve">the Traffic Descriptor is used to </w:t>
      </w:r>
      <w:r w:rsidR="00CD7322">
        <w:rPr>
          <w:rFonts w:eastAsiaTheme="minorEastAsia"/>
        </w:rPr>
        <w:t>identify whether</w:t>
      </w:r>
      <w:r w:rsidR="00843106">
        <w:rPr>
          <w:rFonts w:eastAsiaTheme="minorEastAsia"/>
        </w:rPr>
        <w:t xml:space="preserve"> the application traffic </w:t>
      </w:r>
      <w:r w:rsidR="00CD7322">
        <w:rPr>
          <w:rFonts w:eastAsiaTheme="minorEastAsia"/>
        </w:rPr>
        <w:t xml:space="preserve">matches to the URSP rule. The URSP rule </w:t>
      </w:r>
      <w:r w:rsidR="009E1B2C">
        <w:rPr>
          <w:rFonts w:eastAsiaTheme="minorEastAsia"/>
        </w:rPr>
        <w:t>may have one or several Route Selection descriptors</w:t>
      </w:r>
      <w:r>
        <w:rPr>
          <w:rFonts w:eastAsiaTheme="minorEastAsia"/>
        </w:rPr>
        <w:t xml:space="preserve"> </w:t>
      </w:r>
      <w:r w:rsidR="009E1B2C">
        <w:rPr>
          <w:rFonts w:eastAsiaTheme="minorEastAsia"/>
        </w:rPr>
        <w:t>(</w:t>
      </w:r>
      <w:r>
        <w:rPr>
          <w:rFonts w:eastAsiaTheme="minorEastAsia"/>
        </w:rPr>
        <w:t>RSD</w:t>
      </w:r>
      <w:r w:rsidR="009E1B2C">
        <w:rPr>
          <w:rFonts w:eastAsiaTheme="minorEastAsia"/>
        </w:rPr>
        <w:t>s)</w:t>
      </w:r>
      <w:r>
        <w:rPr>
          <w:rFonts w:eastAsiaTheme="minorEastAsia"/>
        </w:rPr>
        <w:t xml:space="preserve"> </w:t>
      </w:r>
      <w:r w:rsidR="009E1B2C">
        <w:rPr>
          <w:rFonts w:eastAsiaTheme="minorEastAsia"/>
        </w:rPr>
        <w:t>that contain the</w:t>
      </w:r>
      <w:r>
        <w:rPr>
          <w:rFonts w:eastAsiaTheme="minorEastAsia"/>
        </w:rPr>
        <w:t xml:space="preserve"> </w:t>
      </w:r>
      <w:r w:rsidR="009E1B2C">
        <w:rPr>
          <w:rFonts w:eastAsiaTheme="minorEastAsia"/>
        </w:rPr>
        <w:t xml:space="preserve">network </w:t>
      </w:r>
      <w:r w:rsidR="009E1B2C" w:rsidRPr="00AA4C7B">
        <w:rPr>
          <w:rFonts w:eastAsiaTheme="minorEastAsia"/>
        </w:rPr>
        <w:t>slice</w:t>
      </w:r>
      <w:r w:rsidR="009E1B2C">
        <w:rPr>
          <w:rFonts w:eastAsiaTheme="minorEastAsia"/>
        </w:rPr>
        <w:t xml:space="preserve">, </w:t>
      </w:r>
      <w:r w:rsidR="009E1B2C" w:rsidRPr="00AA4C7B">
        <w:rPr>
          <w:rFonts w:eastAsiaTheme="minorEastAsia"/>
        </w:rPr>
        <w:t xml:space="preserve">DNN </w:t>
      </w:r>
      <w:r w:rsidR="009E1B2C">
        <w:rPr>
          <w:rFonts w:eastAsiaTheme="minorEastAsia"/>
        </w:rPr>
        <w:t>and further data session parameters (SSC mode, IP version, etc.) to use for the PDU Session</w:t>
      </w:r>
      <w:r>
        <w:rPr>
          <w:rFonts w:eastAsiaTheme="minorEastAsia"/>
        </w:rPr>
        <w:t>.</w:t>
      </w:r>
    </w:p>
    <w:p w14:paraId="2EA92B65" w14:textId="77777777" w:rsidR="002261FE" w:rsidRDefault="002261FE" w:rsidP="00A67021">
      <w:r>
        <w:rPr>
          <w:rFonts w:eastAsiaTheme="minorEastAsia"/>
        </w:rPr>
        <w:t xml:space="preserve">There are a couple of problems faced for </w:t>
      </w:r>
      <w:r>
        <w:t>the deployment of the of the URSP in the UE and in the network:</w:t>
      </w:r>
    </w:p>
    <w:p w14:paraId="2D1636AC" w14:textId="2871ADA0" w:rsidR="002261FE" w:rsidRDefault="002261FE" w:rsidP="002261FE">
      <w:pPr>
        <w:pStyle w:val="B1"/>
      </w:pPr>
      <w:r>
        <w:t>-</w:t>
      </w:r>
      <w:r>
        <w:tab/>
      </w:r>
      <w:r w:rsidR="006059FE">
        <w:t xml:space="preserve">The URSP rules are semi-static </w:t>
      </w:r>
      <w:r w:rsidR="003E37D7">
        <w:t>policy configured in the UE, i.e. they are not meant to change frequently when the UE changes registration area or when the operator configuration requires dynamic changes</w:t>
      </w:r>
      <w:r w:rsidR="00B97EB3">
        <w:t xml:space="preserve">. </w:t>
      </w:r>
    </w:p>
    <w:p w14:paraId="4F1D464E" w14:textId="4E033009" w:rsidR="003133F1" w:rsidRDefault="002261FE" w:rsidP="002261FE">
      <w:pPr>
        <w:pStyle w:val="B1"/>
      </w:pPr>
      <w:r>
        <w:t>-</w:t>
      </w:r>
      <w:r>
        <w:tab/>
      </w:r>
      <w:r w:rsidR="00B97EB3">
        <w:t>It</w:t>
      </w:r>
      <w:r w:rsidR="00D127B6">
        <w:t xml:space="preserve"> is not specified when and how the new URSP rules are applied, i.e. it is up to the UE implementation which may result in an indeterministic behaviour for the mapping of application traffic to data connection.</w:t>
      </w:r>
    </w:p>
    <w:p w14:paraId="7916B03F" w14:textId="0A3144A4" w:rsidR="000A440F" w:rsidRDefault="00A10A25" w:rsidP="00A67021">
      <w:r>
        <w:rPr>
          <w:rFonts w:eastAsiaTheme="minorEastAsia"/>
        </w:rPr>
        <w:t xml:space="preserve">Let’s consider the RSD parameters. </w:t>
      </w:r>
      <w:r w:rsidR="000A440F">
        <w:rPr>
          <w:rFonts w:eastAsiaTheme="minorEastAsia"/>
        </w:rPr>
        <w:t>While the</w:t>
      </w:r>
      <w:r w:rsidR="00EE4DBB">
        <w:rPr>
          <w:rFonts w:eastAsiaTheme="minorEastAsia"/>
        </w:rPr>
        <w:t xml:space="preserve"> DNN and</w:t>
      </w:r>
      <w:r w:rsidR="000A440F">
        <w:rPr>
          <w:rFonts w:eastAsiaTheme="minorEastAsia"/>
        </w:rPr>
        <w:t xml:space="preserve"> data session parameters (SSC mode, IP version, etc.)</w:t>
      </w:r>
      <w:r w:rsidR="00EE4DBB">
        <w:rPr>
          <w:rFonts w:eastAsiaTheme="minorEastAsia"/>
        </w:rPr>
        <w:t xml:space="preserve"> are considered to be rather </w:t>
      </w:r>
      <w:r w:rsidR="009B1D41">
        <w:rPr>
          <w:rFonts w:eastAsiaTheme="minorEastAsia"/>
        </w:rPr>
        <w:t xml:space="preserve">static, the network slice </w:t>
      </w:r>
      <w:r w:rsidR="00E76E75">
        <w:rPr>
          <w:rFonts w:eastAsiaTheme="minorEastAsia"/>
        </w:rPr>
        <w:t xml:space="preserve">can change based </w:t>
      </w:r>
      <w:r w:rsidR="002D22ED">
        <w:rPr>
          <w:rFonts w:eastAsiaTheme="minorEastAsia"/>
        </w:rPr>
        <w:t xml:space="preserve">on changes in the network configuration, UE mobility or request from an application provider. </w:t>
      </w:r>
      <w:r w:rsidR="00D744CB">
        <w:rPr>
          <w:rFonts w:eastAsiaTheme="minorEastAsia"/>
        </w:rPr>
        <w:t xml:space="preserve"> </w:t>
      </w:r>
    </w:p>
    <w:p w14:paraId="30E46E05" w14:textId="7912AA64" w:rsidR="00686C06" w:rsidRDefault="00141B5A" w:rsidP="00A67021">
      <w:r>
        <w:t xml:space="preserve">Therefore, in 6GS the </w:t>
      </w:r>
      <w:r w:rsidR="003753BD" w:rsidRPr="003753BD">
        <w:t>goal is to specify more flexible mechanism for mapping of application traffic to network slice</w:t>
      </w:r>
      <w:r w:rsidR="00DA3CF1">
        <w:t xml:space="preserve">, whereas the application traffic mapping to </w:t>
      </w:r>
      <w:r w:rsidR="003753BD" w:rsidRPr="003753BD">
        <w:t>DN</w:t>
      </w:r>
      <w:r w:rsidR="00A615FB">
        <w:t xml:space="preserve">N and </w:t>
      </w:r>
      <w:r w:rsidR="00A615FB">
        <w:rPr>
          <w:rFonts w:eastAsiaTheme="minorEastAsia"/>
        </w:rPr>
        <w:t xml:space="preserve">data session parameters can </w:t>
      </w:r>
      <w:r w:rsidR="00501AB1">
        <w:rPr>
          <w:rFonts w:eastAsiaTheme="minorEastAsia"/>
        </w:rPr>
        <w:t>be static</w:t>
      </w:r>
      <w:r w:rsidR="003753BD" w:rsidRPr="003753BD">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lastRenderedPageBreak/>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E51278E" w:rsidR="002518BD" w:rsidRPr="001D0732" w:rsidRDefault="002518BD" w:rsidP="000E565F">
            <w:pPr>
              <w:pStyle w:val="TAH"/>
              <w:rPr>
                <w:rFonts w:eastAsia="DengXian"/>
                <w:lang w:eastAsia="zh-CN"/>
              </w:rPr>
            </w:pPr>
            <w:r w:rsidRPr="001D0732">
              <w:rPr>
                <w:rFonts w:eastAsia="DengXian"/>
                <w:lang w:eastAsia="zh-CN"/>
              </w:rPr>
              <w:t>#</w:t>
            </w:r>
            <w:r w:rsidR="006A67AC">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F00E838" w:rsidR="002518BD" w:rsidRPr="001D0732" w:rsidRDefault="00EE6FD7"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3D4D489" w:rsidR="0036775E" w:rsidRDefault="0036775E" w:rsidP="0036775E">
      <w:pPr>
        <w:pStyle w:val="Heading2"/>
      </w:pPr>
      <w:r w:rsidRPr="008856AB">
        <w:t>6.X</w:t>
      </w:r>
      <w:r w:rsidRPr="008856AB">
        <w:tab/>
        <w:t>Solutions to KI#</w:t>
      </w:r>
      <w:r w:rsidR="00B143F1">
        <w:t>3</w:t>
      </w:r>
    </w:p>
    <w:p w14:paraId="0BDF35F2" w14:textId="2F557911"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6.X.Y</w:t>
      </w:r>
      <w:r w:rsidRPr="001D0732">
        <w:tab/>
        <w:t>Solution #</w:t>
      </w:r>
      <w:r w:rsidR="00B143F1">
        <w:t>3</w:t>
      </w:r>
      <w:r w:rsidRPr="001D0732">
        <w:t xml:space="preserve">.Y: </w:t>
      </w:r>
      <w:bookmarkEnd w:id="28"/>
      <w:bookmarkEnd w:id="29"/>
      <w:bookmarkEnd w:id="30"/>
      <w:bookmarkEnd w:id="31"/>
      <w:bookmarkEnd w:id="32"/>
      <w:bookmarkEnd w:id="33"/>
      <w:bookmarkEnd w:id="34"/>
      <w:r w:rsidR="0094767A" w:rsidRPr="0094767A">
        <w:t xml:space="preserve"> Solution </w:t>
      </w:r>
      <w:r w:rsidR="008A2F6D">
        <w:t>to</w:t>
      </w:r>
      <w:r w:rsidR="0094767A" w:rsidRPr="0094767A">
        <w:t xml:space="preserve"> </w:t>
      </w:r>
      <w:r w:rsidR="00883C03">
        <w:t>decouple the</w:t>
      </w:r>
      <w:r w:rsidR="001346D4" w:rsidRPr="001346D4">
        <w:t xml:space="preserve"> configuration for mapping of application traffic to network slice</w:t>
      </w:r>
      <w:r w:rsidR="00903FAC">
        <w:t xml:space="preserve"> </w:t>
      </w:r>
      <w:r w:rsidR="00883C03">
        <w:t>from the URSP rules</w:t>
      </w:r>
    </w:p>
    <w:p w14:paraId="0D254E1F" w14:textId="34053EE6" w:rsidR="0036775E" w:rsidRPr="001D0732"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6.X.Y.0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7FB530CB" w14:textId="77777777" w:rsidR="00F35D85" w:rsidRDefault="00F35D85" w:rsidP="00F35D85">
      <w:bookmarkStart w:id="43" w:name="_Toc500949101"/>
      <w:r>
        <w:t>The solution addresses the following aspects:</w:t>
      </w:r>
    </w:p>
    <w:p w14:paraId="399A4A5C" w14:textId="07FCC20A" w:rsidR="008A2F6D" w:rsidRDefault="008A2F6D" w:rsidP="008A2F6D">
      <w:pPr>
        <w:pStyle w:val="B1"/>
      </w:pPr>
      <w:r>
        <w:t>1.</w:t>
      </w:r>
      <w:r w:rsidR="00F35D85">
        <w:tab/>
      </w:r>
      <w:r w:rsidRPr="00A2043A">
        <w:t>Study the overall design and functionalities of the network slicing in 6G assuming the network slicing in 5GS as starting point for discussions including the following:</w:t>
      </w:r>
    </w:p>
    <w:p w14:paraId="45580D5A" w14:textId="084D2EF3" w:rsidR="00F35D85" w:rsidRDefault="008A2F6D" w:rsidP="008A2F6D">
      <w:pPr>
        <w:pStyle w:val="B2"/>
      </w:pPr>
      <w:r>
        <w:t>b</w:t>
      </w:r>
      <w:r w:rsidR="00831A59">
        <w:t>)</w:t>
      </w:r>
      <w:r>
        <w:tab/>
      </w:r>
      <w:r w:rsidRPr="001D0732">
        <w:t>Identify and address any improvements of the application traffic mapping to network slice(s)/user plane connection(s).</w:t>
      </w:r>
      <w:r w:rsidR="00F35D85">
        <w:t xml:space="preserve"> </w:t>
      </w:r>
    </w:p>
    <w:p w14:paraId="761E6D37" w14:textId="2F84D006" w:rsidR="0036775E" w:rsidRDefault="00C44DE3" w:rsidP="0036775E">
      <w:r>
        <w:t xml:space="preserve">The </w:t>
      </w:r>
      <w:r w:rsidR="006523FF" w:rsidRPr="00831A59">
        <w:rPr>
          <w:b/>
          <w:bCs/>
          <w:color w:val="000000" w:themeColor="text1"/>
        </w:rPr>
        <w:t>high-level principles</w:t>
      </w:r>
      <w:r w:rsidR="006523FF" w:rsidRPr="00831A59">
        <w:rPr>
          <w:color w:val="000000" w:themeColor="text1"/>
        </w:rPr>
        <w:t xml:space="preserve"> </w:t>
      </w:r>
      <w:r w:rsidR="006523FF">
        <w:t>of the solution are as follows:</w:t>
      </w:r>
    </w:p>
    <w:p w14:paraId="06DF3BEE" w14:textId="6F1240DE" w:rsidR="006523FF" w:rsidRDefault="006523FF" w:rsidP="006523FF">
      <w:pPr>
        <w:pStyle w:val="B1"/>
      </w:pPr>
      <w:r>
        <w:t>-</w:t>
      </w:r>
      <w:r>
        <w:tab/>
        <w:t>the UE</w:t>
      </w:r>
      <w:r w:rsidR="00AE080F">
        <w:t xml:space="preserve"> is configured with URSP rules </w:t>
      </w:r>
      <w:r w:rsidR="00040A26">
        <w:t>and</w:t>
      </w:r>
      <w:r w:rsidR="00EB540A">
        <w:t>,</w:t>
      </w:r>
      <w:r w:rsidR="00040A26">
        <w:t xml:space="preserve"> </w:t>
      </w:r>
      <w:r w:rsidR="00EB540A">
        <w:t xml:space="preserve">in addition, with </w:t>
      </w:r>
      <w:r w:rsidR="007C6D4E">
        <w:t>S</w:t>
      </w:r>
      <w:r w:rsidR="00EB540A">
        <w:t xml:space="preserve">lice </w:t>
      </w:r>
      <w:r w:rsidR="007C6D4E">
        <w:t>S</w:t>
      </w:r>
      <w:r w:rsidR="00EB540A">
        <w:t xml:space="preserve">election </w:t>
      </w:r>
      <w:r w:rsidR="007C6D4E">
        <w:t>P</w:t>
      </w:r>
      <w:r w:rsidR="00EB540A">
        <w:t>olicy</w:t>
      </w:r>
      <w:r w:rsidR="00B02422">
        <w:t xml:space="preserve"> (SSP)</w:t>
      </w:r>
      <w:r w:rsidR="009F1514">
        <w:t xml:space="preserve">. </w:t>
      </w:r>
      <w:r w:rsidR="00B02422">
        <w:t>The SSP</w:t>
      </w:r>
      <w:r w:rsidR="00DC1D14">
        <w:t xml:space="preserve"> contains characteristic information</w:t>
      </w:r>
      <w:r w:rsidR="00042E01">
        <w:t xml:space="preserve"> (e.g. a scalar value</w:t>
      </w:r>
      <w:r w:rsidR="001C342E">
        <w:t xml:space="preserve"> or KPIs) </w:t>
      </w:r>
      <w:r w:rsidR="00DC1D14">
        <w:t xml:space="preserve">per S-NSSAI configured </w:t>
      </w:r>
      <w:r w:rsidR="00D72C15">
        <w:t xml:space="preserve">in </w:t>
      </w:r>
      <w:r w:rsidR="00DC1D14">
        <w:t>the UE</w:t>
      </w:r>
      <w:r w:rsidR="00D72C15">
        <w:t>.</w:t>
      </w:r>
      <w:r w:rsidR="00291F2C">
        <w:t xml:space="preserve"> </w:t>
      </w:r>
      <w:r w:rsidR="00B43AC3">
        <w:t xml:space="preserve"> The following logic applies:</w:t>
      </w:r>
    </w:p>
    <w:p w14:paraId="6C54BDDB" w14:textId="77777777" w:rsidR="00FD7FCE" w:rsidRDefault="00B43AC3" w:rsidP="00B43AC3">
      <w:pPr>
        <w:pStyle w:val="B2"/>
      </w:pPr>
      <w:r>
        <w:t>-</w:t>
      </w:r>
      <w:r>
        <w:tab/>
      </w:r>
      <w:r w:rsidR="007D5E68">
        <w:t>T</w:t>
      </w:r>
      <w:r w:rsidR="002A056F">
        <w:t xml:space="preserve">he input information from </w:t>
      </w:r>
      <w:r w:rsidR="00F528D6">
        <w:t xml:space="preserve">an application for </w:t>
      </w:r>
      <w:r w:rsidR="002A056F">
        <w:t>connectivity</w:t>
      </w:r>
      <w:r w:rsidR="00F528D6">
        <w:t xml:space="preserve"> is matched against the TDs of the URSP rules and </w:t>
      </w:r>
      <w:r w:rsidR="00FC1759">
        <w:t>a matching URSP rule is identified. The RSD of the URSP rule contains</w:t>
      </w:r>
      <w:r w:rsidR="00DB4DA3">
        <w:t xml:space="preserve">, among the </w:t>
      </w:r>
      <w:r w:rsidR="00A24472">
        <w:t xml:space="preserve">usual parameter, </w:t>
      </w:r>
      <w:r w:rsidR="00FC1759">
        <w:t xml:space="preserve">a </w:t>
      </w:r>
      <w:r w:rsidR="00DB4DA3">
        <w:t>network slice selection parameter</w:t>
      </w:r>
      <w:r w:rsidR="00A24472">
        <w:t xml:space="preserve"> instead of S-NSSAI. The</w:t>
      </w:r>
      <w:r w:rsidR="00DB4DA3">
        <w:t xml:space="preserve"> </w:t>
      </w:r>
      <w:r w:rsidR="00A24472">
        <w:t xml:space="preserve">network slice selection parameter (e.g. a scalar value) </w:t>
      </w:r>
      <w:r w:rsidR="00042E01">
        <w:t>is used to look-up from the SSP</w:t>
      </w:r>
      <w:r w:rsidR="001C342E">
        <w:t xml:space="preserve"> and identify a matching S-NSSAI</w:t>
      </w:r>
      <w:r w:rsidR="00FD7FCE">
        <w:t>.</w:t>
      </w:r>
    </w:p>
    <w:p w14:paraId="4933ABF6" w14:textId="33DA60A1" w:rsidR="00B43AC3" w:rsidRDefault="00FD7FCE" w:rsidP="00B43AC3">
      <w:pPr>
        <w:pStyle w:val="B2"/>
      </w:pPr>
      <w:r>
        <w:t>-</w:t>
      </w:r>
      <w:r>
        <w:tab/>
        <w:t xml:space="preserve">The UE uses the RSD parameters from the matched URSP rule </w:t>
      </w:r>
      <w:r w:rsidR="007705E7">
        <w:t xml:space="preserve">and the </w:t>
      </w:r>
      <w:r>
        <w:t xml:space="preserve">matched S-NSSAI from the SSP </w:t>
      </w:r>
      <w:r w:rsidR="007705E7">
        <w:t>to establish data session (UP connection) with the network.</w:t>
      </w:r>
    </w:p>
    <w:p w14:paraId="3FC9F6A7" w14:textId="45390D9A" w:rsidR="00FD6C74" w:rsidRPr="00F35D85" w:rsidRDefault="00145A94" w:rsidP="00726D3A">
      <w:pPr>
        <w:pStyle w:val="B1"/>
      </w:pPr>
      <w:r>
        <w:t>-</w:t>
      </w:r>
      <w:r>
        <w:tab/>
      </w:r>
      <w:r w:rsidR="00D72C15">
        <w:t xml:space="preserve">The SSP is sent to </w:t>
      </w:r>
      <w:r w:rsidR="00D4189D" w:rsidRPr="00D4189D">
        <w:t xml:space="preserve">the UE </w:t>
      </w:r>
      <w:r w:rsidR="00D72C15">
        <w:t>via</w:t>
      </w:r>
      <w:r w:rsidR="00FD10E4">
        <w:t xml:space="preserve"> NAS SM signalling </w:t>
      </w:r>
      <w:r w:rsidR="00291F2C">
        <w:t>and can be updated on demand by the AMF</w:t>
      </w:r>
      <w:r w:rsidR="00D4189D" w:rsidRPr="00D4189D">
        <w:t>.</w:t>
      </w:r>
      <w:r w:rsidR="00A575F2">
        <w:t xml:space="preserve"> </w:t>
      </w:r>
    </w:p>
    <w:p w14:paraId="0850CE58" w14:textId="77777777"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6.X.Y.1</w:t>
      </w:r>
      <w:r w:rsidRPr="001D0732">
        <w:tab/>
        <w:t>Description</w:t>
      </w:r>
      <w:bookmarkEnd w:id="44"/>
      <w:bookmarkEnd w:id="45"/>
      <w:bookmarkEnd w:id="46"/>
      <w:bookmarkEnd w:id="47"/>
      <w:bookmarkEnd w:id="48"/>
      <w:bookmarkEnd w:id="49"/>
      <w:bookmarkEnd w:id="50"/>
    </w:p>
    <w:p w14:paraId="0956EEF6" w14:textId="52FFA7AD" w:rsidR="003F77C3" w:rsidRDefault="00E4351E" w:rsidP="00A56C3C">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t>T</w:t>
      </w:r>
      <w:r w:rsidRPr="00E4351E">
        <w:t xml:space="preserve">he </w:t>
      </w:r>
      <w:r>
        <w:t xml:space="preserve">6G </w:t>
      </w:r>
      <w:r w:rsidRPr="00E4351E">
        <w:t xml:space="preserve">CN (e.g. </w:t>
      </w:r>
      <w:r>
        <w:t>6G AMF)</w:t>
      </w:r>
      <w:r w:rsidRPr="00E4351E">
        <w:t xml:space="preserve"> provides </w:t>
      </w:r>
      <w:r w:rsidR="008F1673">
        <w:t xml:space="preserve">to the UE a configuration with </w:t>
      </w:r>
      <w:r w:rsidRPr="00E4351E">
        <w:t>information characterizing the network slice for each network slice configured in the UE</w:t>
      </w:r>
      <w:r w:rsidR="00C140A1">
        <w:t xml:space="preserve">. </w:t>
      </w:r>
      <w:r w:rsidR="009F3803">
        <w:t>Th</w:t>
      </w:r>
      <w:r w:rsidR="001F3466">
        <w:t xml:space="preserve">is configuration is </w:t>
      </w:r>
      <w:r w:rsidR="009F3803">
        <w:t xml:space="preserve">called </w:t>
      </w:r>
      <w:r w:rsidR="007C6D4E">
        <w:t>Slice Selection Policy (SSP)</w:t>
      </w:r>
      <w:r w:rsidR="001F3466">
        <w:t xml:space="preserve">. </w:t>
      </w:r>
      <w:r w:rsidR="001B1FC6" w:rsidRPr="001B1FC6">
        <w:t xml:space="preserve">The information characterizing the network slice </w:t>
      </w:r>
      <w:r w:rsidR="00B3033F">
        <w:t>can</w:t>
      </w:r>
      <w:r w:rsidR="001B1FC6" w:rsidRPr="001B1FC6">
        <w:t xml:space="preserve"> be the same as the information provided by the application layer when requesting connectivity</w:t>
      </w:r>
      <w:r w:rsidR="0083062D">
        <w:t xml:space="preserve"> (e.g. traffic category, DNN)</w:t>
      </w:r>
      <w:r w:rsidR="00B3033F">
        <w:t xml:space="preserve">; or </w:t>
      </w:r>
      <w:r w:rsidR="005B40FB">
        <w:t xml:space="preserve">a </w:t>
      </w:r>
      <w:r w:rsidR="00F95A4D" w:rsidRPr="00F95A4D">
        <w:t>network slice selection parameter</w:t>
      </w:r>
      <w:r w:rsidR="00F95A4D">
        <w:t xml:space="preserve"> from the URSP’s RSD. </w:t>
      </w:r>
    </w:p>
    <w:p w14:paraId="3DD684F3" w14:textId="5C836C4C" w:rsidR="006D3C1F" w:rsidRDefault="001D2637" w:rsidP="00A56C3C">
      <w:r>
        <w:t xml:space="preserve">The </w:t>
      </w:r>
      <w:r w:rsidRPr="001D2637">
        <w:t>Figure 6.</w:t>
      </w:r>
      <w:r w:rsidR="00095E4C">
        <w:rPr>
          <w:highlight w:val="yellow"/>
        </w:rPr>
        <w:t>3</w:t>
      </w:r>
      <w:r w:rsidRPr="001D2637">
        <w:rPr>
          <w:highlight w:val="yellow"/>
        </w:rPr>
        <w:t>.Y</w:t>
      </w:r>
      <w:r w:rsidRPr="001D2637">
        <w:t>.1-1</w:t>
      </w:r>
      <w:r>
        <w:t xml:space="preserve"> </w:t>
      </w:r>
      <w:r w:rsidR="005672CD">
        <w:t xml:space="preserve">shows an </w:t>
      </w:r>
      <w:r w:rsidR="007C0DC0">
        <w:t>E</w:t>
      </w:r>
      <w:r w:rsidR="005672CD">
        <w:t>xample</w:t>
      </w:r>
      <w:r w:rsidR="007C0DC0">
        <w:t xml:space="preserve"> 1</w:t>
      </w:r>
      <w:r w:rsidR="005672CD">
        <w:t xml:space="preserve"> </w:t>
      </w:r>
      <w:r w:rsidR="002041AF">
        <w:t xml:space="preserve">how the SSP can be used in the UE. The </w:t>
      </w:r>
      <w:r w:rsidR="005672CD" w:rsidRPr="001B1FC6">
        <w:t>information characterizing the network slice</w:t>
      </w:r>
      <w:r w:rsidR="005672CD">
        <w:t xml:space="preserve"> is </w:t>
      </w:r>
      <w:r w:rsidR="00886A08">
        <w:t xml:space="preserve">configured to be </w:t>
      </w:r>
      <w:r w:rsidR="005672CD">
        <w:t xml:space="preserve">a </w:t>
      </w:r>
      <w:r w:rsidR="003652B8">
        <w:t xml:space="preserve">parameter </w:t>
      </w:r>
      <w:r w:rsidR="00886A08">
        <w:t xml:space="preserve">that </w:t>
      </w:r>
      <w:r w:rsidR="00325AB6">
        <w:t xml:space="preserve">corresponds to a </w:t>
      </w:r>
      <w:r w:rsidR="003652B8">
        <w:t xml:space="preserve">parameter configured as </w:t>
      </w:r>
      <w:r w:rsidR="00D50BC6" w:rsidRPr="00D50BC6">
        <w:t>Network slice selection</w:t>
      </w:r>
      <w:r w:rsidR="00D50BC6">
        <w:t xml:space="preserve"> </w:t>
      </w:r>
      <w:r w:rsidR="00D50BC6" w:rsidRPr="00D50BC6">
        <w:t>parameter</w:t>
      </w:r>
      <w:r w:rsidR="00D50BC6">
        <w:t xml:space="preserve"> in the RSD of the URSP rules. </w:t>
      </w:r>
      <w:r w:rsidR="006D3C1F">
        <w:t>The high-level steps are described as follows:</w:t>
      </w:r>
    </w:p>
    <w:p w14:paraId="109821AB" w14:textId="77777777" w:rsidR="001F633E" w:rsidRDefault="001F633E" w:rsidP="006D3C1F">
      <w:pPr>
        <w:pStyle w:val="B1"/>
      </w:pPr>
      <w:r>
        <w:t>1)</w:t>
      </w:r>
      <w:r>
        <w:tab/>
        <w:t>in step 1, t</w:t>
      </w:r>
      <w:r w:rsidR="00D1490B">
        <w:t xml:space="preserve">he INPUT </w:t>
      </w:r>
      <w:r w:rsidR="00117BE6">
        <w:t xml:space="preserve">information </w:t>
      </w:r>
      <w:r w:rsidR="00D1490B">
        <w:t xml:space="preserve">from the application is </w:t>
      </w:r>
      <w:r w:rsidR="00880E56">
        <w:t xml:space="preserve">matched against the TDs of the URSP rules. The UE identifies the </w:t>
      </w:r>
      <w:r w:rsidR="003C082A">
        <w:t xml:space="preserve">matching URSP rule. </w:t>
      </w:r>
    </w:p>
    <w:p w14:paraId="445096F9" w14:textId="25C8C3C5" w:rsidR="005A3A3F" w:rsidRDefault="001F633E" w:rsidP="006D3C1F">
      <w:pPr>
        <w:pStyle w:val="B1"/>
      </w:pPr>
      <w:r>
        <w:lastRenderedPageBreak/>
        <w:t>2)</w:t>
      </w:r>
      <w:r>
        <w:tab/>
      </w:r>
      <w:r w:rsidR="003C082A">
        <w:t xml:space="preserve">The </w:t>
      </w:r>
      <w:r w:rsidR="00E334CB">
        <w:t xml:space="preserve">UE uses the </w:t>
      </w:r>
      <w:r w:rsidR="00E334CB" w:rsidRPr="00D50BC6">
        <w:t>Network slice selection</w:t>
      </w:r>
      <w:r w:rsidR="00E334CB">
        <w:t xml:space="preserve"> </w:t>
      </w:r>
      <w:r w:rsidR="00E334CB" w:rsidRPr="00D50BC6">
        <w:t>parameter</w:t>
      </w:r>
      <w:r w:rsidR="00E334CB">
        <w:t xml:space="preserve"> from the RSD </w:t>
      </w:r>
      <w:r w:rsidR="000B5D98">
        <w:t xml:space="preserve">(e.g. value “X”) </w:t>
      </w:r>
      <w:r w:rsidR="00E334CB">
        <w:t>to look-up the SSP for matching S-NSSAI</w:t>
      </w:r>
      <w:r w:rsidR="005A3A3F">
        <w:t>. The UE determines that the</w:t>
      </w:r>
      <w:r w:rsidR="00C426BE">
        <w:t xml:space="preserve"> </w:t>
      </w:r>
      <w:r w:rsidR="00D23BE6" w:rsidRPr="00D50BC6">
        <w:t>Network slice selection</w:t>
      </w:r>
      <w:r w:rsidR="00D23BE6">
        <w:t xml:space="preserve"> </w:t>
      </w:r>
      <w:r w:rsidR="00D23BE6" w:rsidRPr="00D50BC6">
        <w:t>parameter</w:t>
      </w:r>
      <w:r w:rsidR="00D23BE6">
        <w:t xml:space="preserve"> matches to the </w:t>
      </w:r>
      <w:r w:rsidR="00D23BE6" w:rsidRPr="001B1FC6">
        <w:t>information characterizing the network slice</w:t>
      </w:r>
      <w:r w:rsidR="00D23BE6">
        <w:t xml:space="preserve"> </w:t>
      </w:r>
      <w:r w:rsidR="00C426BE">
        <w:t>S-NSSAI#1</w:t>
      </w:r>
      <w:r w:rsidR="00CE0735">
        <w:t>; and the UE selects to use S-NSSAI#1..</w:t>
      </w:r>
    </w:p>
    <w:p w14:paraId="427A894B" w14:textId="1295F55C" w:rsidR="00A56C3C" w:rsidRDefault="005A3A3F" w:rsidP="006D3C1F">
      <w:pPr>
        <w:pStyle w:val="B1"/>
      </w:pPr>
      <w:r>
        <w:t>3)</w:t>
      </w:r>
      <w:r>
        <w:tab/>
      </w:r>
      <w:r w:rsidR="00117BE6">
        <w:t xml:space="preserve">The </w:t>
      </w:r>
      <w:r w:rsidR="00CE0735">
        <w:t xml:space="preserve">UE creates </w:t>
      </w:r>
      <w:r w:rsidR="00117BE6">
        <w:t xml:space="preserve">OUTPUT information for PDU Session establishment </w:t>
      </w:r>
      <w:r w:rsidR="00577D89">
        <w:t xml:space="preserve">that </w:t>
      </w:r>
      <w:r w:rsidR="008C3477">
        <w:t xml:space="preserve">includes </w:t>
      </w:r>
      <w:r w:rsidR="008C3477" w:rsidRPr="008C3477">
        <w:t>RSD#1</w:t>
      </w:r>
      <w:r w:rsidR="008C3477">
        <w:t xml:space="preserve"> parameters</w:t>
      </w:r>
      <w:r w:rsidR="00C426BE">
        <w:t xml:space="preserve"> (including </w:t>
      </w:r>
      <w:r w:rsidR="00C426BE" w:rsidRPr="008C3477">
        <w:t>DNN#a</w:t>
      </w:r>
      <w:r w:rsidR="00C426BE">
        <w:t>) and</w:t>
      </w:r>
      <w:r w:rsidR="008C3477" w:rsidRPr="008C3477">
        <w:t xml:space="preserve"> S-NSSAI #1</w:t>
      </w:r>
      <w:r w:rsidR="00C426BE">
        <w:t xml:space="preserve">. </w:t>
      </w:r>
      <w:r w:rsidR="00577D89">
        <w:t xml:space="preserve">The UE may establish a PDU Session with those parameters. </w:t>
      </w:r>
    </w:p>
    <w:p w14:paraId="58B6D127" w14:textId="75C20CAB" w:rsidR="006E7AC1" w:rsidRDefault="002C4551" w:rsidP="004A5C5A">
      <w:pPr>
        <w:keepNext/>
        <w:jc w:val="center"/>
      </w:pPr>
      <w:r>
        <w:object w:dxaOrig="15134" w:dyaOrig="8057" w14:anchorId="781D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95pt" o:ole="">
            <v:imagedata r:id="rId8" o:title=""/>
          </v:shape>
          <o:OLEObject Type="Embed" ProgID="Visio.Drawing.15" ShapeID="_x0000_i1025" DrawAspect="Content" ObjectID="_1831046661" r:id="rId9"/>
        </w:object>
      </w:r>
    </w:p>
    <w:p w14:paraId="7882BD93" w14:textId="47E57459" w:rsidR="006E7AC1" w:rsidRPr="004D7A3F" w:rsidRDefault="006E7AC1" w:rsidP="004A5C5A">
      <w:pPr>
        <w:pStyle w:val="TF"/>
        <w:keepNext/>
      </w:pPr>
      <w:bookmarkStart w:id="58" w:name="_Hlk219984719"/>
      <w:r w:rsidRPr="004D7A3F">
        <w:t>Figure 6.</w:t>
      </w:r>
      <w:r w:rsidR="004A5C5A" w:rsidRPr="00095E4C">
        <w:rPr>
          <w:highlight w:val="yellow"/>
        </w:rPr>
        <w:t>3</w:t>
      </w:r>
      <w:r w:rsidRPr="00095E4C">
        <w:rPr>
          <w:highlight w:val="yellow"/>
        </w:rPr>
        <w:t>.Y</w:t>
      </w:r>
      <w:r w:rsidRPr="004D7A3F">
        <w:t xml:space="preserve">.1-1: </w:t>
      </w:r>
      <w:bookmarkEnd w:id="58"/>
      <w:r w:rsidR="007C0DC0">
        <w:t>E</w:t>
      </w:r>
      <w:r w:rsidR="00E6780C" w:rsidRPr="00E6780C">
        <w:t>xample</w:t>
      </w:r>
      <w:r w:rsidR="007C0DC0">
        <w:t xml:space="preserve"> 1</w:t>
      </w:r>
      <w:r w:rsidR="00E6780C" w:rsidRPr="00E6780C">
        <w:t xml:space="preserve"> of the process for selecting network slice </w:t>
      </w:r>
      <w:r w:rsidR="00436921">
        <w:t>and data session parameter for a</w:t>
      </w:r>
      <w:r w:rsidR="00E6780C" w:rsidRPr="00E6780C">
        <w:t xml:space="preserve"> PDU Session </w:t>
      </w:r>
      <w:r w:rsidR="001142BC">
        <w:t>using</w:t>
      </w:r>
      <w:r w:rsidR="00657183">
        <w:t xml:space="preserve"> </w:t>
      </w:r>
      <w:r w:rsidR="001142BC">
        <w:t>URSP and SSP</w:t>
      </w:r>
    </w:p>
    <w:p w14:paraId="7CDFDAB0" w14:textId="29AEBF8F" w:rsidR="00577D89" w:rsidRDefault="00577D89" w:rsidP="00A56C3C">
      <w:r>
        <w:t xml:space="preserve">The SSP can be update </w:t>
      </w:r>
      <w:r w:rsidR="0098197A">
        <w:t xml:space="preserve">in the UE by the 6G CN </w:t>
      </w:r>
      <w:r w:rsidR="00F75654">
        <w:t>using NAS protocols. The SSP can be created in the 6G AMF</w:t>
      </w:r>
      <w:r w:rsidR="006D14B2">
        <w:t>. The 6G AMF may use information from other NFs, e.g. NSSF, PCF</w:t>
      </w:r>
      <w:r w:rsidR="00FF33A6">
        <w:t xml:space="preserve">, or use local configuration in the 6G AMF. When the 6G AMF identifies that the SSP for a UE needs to be updated, the 6G AMF may perform </w:t>
      </w:r>
      <w:r w:rsidR="006A5AFA">
        <w:t xml:space="preserve">NAS </w:t>
      </w:r>
      <w:r w:rsidR="00FF33A6">
        <w:t xml:space="preserve">UCU procedure. </w:t>
      </w:r>
    </w:p>
    <w:p w14:paraId="47C242B3" w14:textId="657B9B12" w:rsidR="006A5AFA" w:rsidRDefault="006A5AFA" w:rsidP="00A56C3C">
      <w:r>
        <w:t xml:space="preserve">Upon an SSP update in the UE, the UE checks </w:t>
      </w:r>
      <w:r w:rsidR="00A670A9">
        <w:t xml:space="preserve">whether the </w:t>
      </w:r>
      <w:r w:rsidR="00196BEB">
        <w:t>updated</w:t>
      </w:r>
      <w:r w:rsidR="00A670A9">
        <w:t xml:space="preserve"> </w:t>
      </w:r>
      <w:r w:rsidR="006427F5" w:rsidRPr="00E4351E">
        <w:t xml:space="preserve">information characterizing the </w:t>
      </w:r>
      <w:r w:rsidR="006427F5">
        <w:t xml:space="preserve">S-NSSAIs </w:t>
      </w:r>
      <w:r w:rsidR="00F0690A">
        <w:t xml:space="preserve">would </w:t>
      </w:r>
      <w:r w:rsidR="00196BEB">
        <w:t>require to establish a new PDU Session</w:t>
      </w:r>
      <w:r w:rsidR="009703C6">
        <w:t xml:space="preserve">. If this </w:t>
      </w:r>
      <w:r w:rsidR="008745F1">
        <w:t>is the case, the UE starts the establishment of a new PDU Session</w:t>
      </w:r>
      <w:r w:rsidR="008D1EBD">
        <w:t xml:space="preserve"> by using the updated SSP.</w:t>
      </w:r>
    </w:p>
    <w:p w14:paraId="5F17C6C5" w14:textId="0E21967F" w:rsidR="00E4532F" w:rsidRDefault="00BB2AFA" w:rsidP="00A56C3C">
      <w:bookmarkStart w:id="59" w:name="_Hlk220432315"/>
      <w:r>
        <w:t xml:space="preserve">The </w:t>
      </w:r>
      <w:r w:rsidRPr="00BB2AFA">
        <w:t>Figure 6.3.Y.1-2</w:t>
      </w:r>
      <w:r>
        <w:t xml:space="preserve"> </w:t>
      </w:r>
      <w:bookmarkEnd w:id="59"/>
      <w:r>
        <w:t xml:space="preserve">shows another </w:t>
      </w:r>
      <w:r w:rsidR="002041AF">
        <w:t>E</w:t>
      </w:r>
      <w:r w:rsidR="00157929" w:rsidRPr="00157929">
        <w:t xml:space="preserve">xample </w:t>
      </w:r>
      <w:r w:rsidR="002041AF">
        <w:t xml:space="preserve">2 </w:t>
      </w:r>
      <w:r w:rsidR="00157929">
        <w:t xml:space="preserve">how the SSP can be used in the UE. </w:t>
      </w:r>
      <w:r w:rsidR="007C557C">
        <w:t>T</w:t>
      </w:r>
      <w:r w:rsidR="007C557C" w:rsidRPr="00157929">
        <w:t xml:space="preserve">he process for selecting network slice using SSP </w:t>
      </w:r>
      <w:r w:rsidR="007C557C">
        <w:t>is independent from the selecting of the</w:t>
      </w:r>
      <w:r w:rsidR="007C557C" w:rsidRPr="00157929">
        <w:t xml:space="preserve"> URSP rules</w:t>
      </w:r>
      <w:r w:rsidR="007C557C">
        <w:t xml:space="preserve"> </w:t>
      </w:r>
      <w:r w:rsidR="00157929">
        <w:t xml:space="preserve">The SSP </w:t>
      </w:r>
      <w:r w:rsidR="00CF3CAD">
        <w:t xml:space="preserve">can be configured in such a way that the network slice characteristics </w:t>
      </w:r>
      <w:r w:rsidR="006F3E7D">
        <w:t xml:space="preserve">correspond to INPUT parameters from the application requesting connectivity. For example, </w:t>
      </w:r>
      <w:r w:rsidR="00352B7D">
        <w:t xml:space="preserve">it is common today that applications use DNN as connection capability. </w:t>
      </w:r>
      <w:r w:rsidR="003564CA">
        <w:t>In such example, t</w:t>
      </w:r>
      <w:r w:rsidR="009309C8">
        <w:t>he 6G CN configure</w:t>
      </w:r>
      <w:r w:rsidR="003564CA">
        <w:t>s</w:t>
      </w:r>
      <w:r w:rsidR="009309C8">
        <w:t xml:space="preserve"> the </w:t>
      </w:r>
      <w:r w:rsidR="003564CA">
        <w:t xml:space="preserve">network slice characteristics to be </w:t>
      </w:r>
      <w:r w:rsidR="00E4532F">
        <w:t xml:space="preserve">equal to </w:t>
      </w:r>
      <w:r w:rsidR="003564CA">
        <w:t>DNN</w:t>
      </w:r>
      <w:r w:rsidR="00E4532F">
        <w:t>. The following applies:</w:t>
      </w:r>
    </w:p>
    <w:p w14:paraId="162401E6" w14:textId="06DDE08E" w:rsidR="00BB2AFA" w:rsidRDefault="007C7AE2" w:rsidP="00E4532F">
      <w:pPr>
        <w:pStyle w:val="B1"/>
      </w:pPr>
      <w:r>
        <w:t>1)</w:t>
      </w:r>
      <w:r>
        <w:tab/>
        <w:t>In step 1, w</w:t>
      </w:r>
      <w:r w:rsidR="00E4532F">
        <w:t>hen the application request connectivity</w:t>
      </w:r>
      <w:r>
        <w:t xml:space="preserve">, the INPUT parameters are used to </w:t>
      </w:r>
      <w:r w:rsidR="00ED6DE1">
        <w:t xml:space="preserve">select a matching USP rule and independent a matching SSP entry. </w:t>
      </w:r>
    </w:p>
    <w:p w14:paraId="52B47833" w14:textId="777FC312" w:rsidR="00ED6DE1" w:rsidRDefault="00ED6DE1" w:rsidP="00E4532F">
      <w:pPr>
        <w:pStyle w:val="B1"/>
      </w:pPr>
      <w:r>
        <w:t xml:space="preserve">2) </w:t>
      </w:r>
      <w:r>
        <w:tab/>
        <w:t xml:space="preserve">In step 2, the OUTPUT parameter </w:t>
      </w:r>
      <w:r w:rsidR="00FF3189">
        <w:t xml:space="preserve">contains the RSD of the matching URSP rule and the S-NSSAI of the matching SSP entry. In the specific example, the OUTPUT parameter for the PDU Session contain </w:t>
      </w:r>
      <w:r w:rsidR="00B13461">
        <w:t xml:space="preserve">the parameters from RSD#1 and the S-NSSAI#1. </w:t>
      </w:r>
    </w:p>
    <w:p w14:paraId="65EF4298" w14:textId="58BAD6EC" w:rsidR="00B13461" w:rsidRDefault="00B13461" w:rsidP="00B13461">
      <w:r>
        <w:t xml:space="preserve">In the alternative of </w:t>
      </w:r>
      <w:r w:rsidR="006D1CB9">
        <w:t>t</w:t>
      </w:r>
      <w:r w:rsidRPr="00B13461">
        <w:t>he Figure 6.3.Y.1-2</w:t>
      </w:r>
      <w:r w:rsidR="006D1CB9">
        <w:t xml:space="preserve">, </w:t>
      </w:r>
      <w:r>
        <w:t xml:space="preserve">the </w:t>
      </w:r>
      <w:r w:rsidR="006D1CB9">
        <w:t>update of SSP rules would result in update of the OUTPUT parameters</w:t>
      </w:r>
      <w:r w:rsidR="0061269B">
        <w:t xml:space="preserve">, e.g. using another S-NSSAI but the RSD#1 would be the same. </w:t>
      </w:r>
    </w:p>
    <w:p w14:paraId="0B3A70AD" w14:textId="3AAC3E31" w:rsidR="001D1222" w:rsidRDefault="00BB2AFA" w:rsidP="001D1222">
      <w:pPr>
        <w:keepNext/>
        <w:jc w:val="center"/>
      </w:pPr>
      <w:r>
        <w:object w:dxaOrig="15134" w:dyaOrig="8057" w14:anchorId="65A23615">
          <v:shape id="_x0000_i1026" type="#_x0000_t75" style="width:481.5pt;height:255.95pt" o:ole="">
            <v:imagedata r:id="rId10" o:title=""/>
          </v:shape>
          <o:OLEObject Type="Embed" ProgID="Visio.Drawing.15" ShapeID="_x0000_i1026" DrawAspect="Content" ObjectID="_1831046662" r:id="rId11"/>
        </w:object>
      </w:r>
    </w:p>
    <w:p w14:paraId="5C0162C1" w14:textId="7EF9B91A" w:rsidR="001D1222" w:rsidRPr="004D7A3F" w:rsidRDefault="001D1222" w:rsidP="001D1222">
      <w:pPr>
        <w:pStyle w:val="TF"/>
        <w:keepNext/>
      </w:pPr>
      <w:r w:rsidRPr="004D7A3F">
        <w:t>Figure 6.</w:t>
      </w:r>
      <w:r w:rsidRPr="00095E4C">
        <w:rPr>
          <w:highlight w:val="yellow"/>
        </w:rPr>
        <w:t>3.Y</w:t>
      </w:r>
      <w:r w:rsidRPr="004D7A3F">
        <w:t>.1-</w:t>
      </w:r>
      <w:r w:rsidR="00BB2AFA">
        <w:t>2</w:t>
      </w:r>
      <w:r w:rsidRPr="004D7A3F">
        <w:t xml:space="preserve">: </w:t>
      </w:r>
      <w:r w:rsidR="007C0DC0">
        <w:t>E</w:t>
      </w:r>
      <w:r w:rsidRPr="00E6780C">
        <w:t>xample</w:t>
      </w:r>
      <w:r w:rsidR="007C0DC0">
        <w:t xml:space="preserve"> 2</w:t>
      </w:r>
      <w:r w:rsidRPr="00E6780C">
        <w:t xml:space="preserve"> of the process for selecting network slice </w:t>
      </w:r>
      <w:r w:rsidR="00BB2AFA">
        <w:t>using SSP ind</w:t>
      </w:r>
      <w:r w:rsidR="00157929">
        <w:t xml:space="preserve">ependent of </w:t>
      </w:r>
      <w:r>
        <w:t>URSP</w:t>
      </w:r>
      <w:r w:rsidR="00157929">
        <w:t xml:space="preserve"> rules</w:t>
      </w:r>
    </w:p>
    <w:p w14:paraId="27B6666D" w14:textId="065AD656" w:rsidR="00C426BE" w:rsidRDefault="00A549F9" w:rsidP="00A56C3C">
      <w:r>
        <w:t xml:space="preserve">It is possible that the SSP contains also the DNN information, i.e. the 6G CN provides to the UE configuration of </w:t>
      </w:r>
      <w:r w:rsidRPr="00E4351E">
        <w:t xml:space="preserve">information characterizing the </w:t>
      </w:r>
      <w:r>
        <w:t xml:space="preserve">combination of [S-NSSAI, DNN]. </w:t>
      </w:r>
      <w:r w:rsidR="00CA44E8">
        <w:t xml:space="preserve">In such case, </w:t>
      </w:r>
      <w:r w:rsidR="0011736B">
        <w:t>t</w:t>
      </w:r>
      <w:r w:rsidR="00CA44E8">
        <w:t xml:space="preserve">he </w:t>
      </w:r>
      <w:r w:rsidR="0011736B">
        <w:t xml:space="preserve">policy configured in the UE is called </w:t>
      </w:r>
      <w:r w:rsidR="00A96816" w:rsidRPr="00A96816">
        <w:t>Slice &amp; Dat</w:t>
      </w:r>
      <w:r w:rsidR="00A96816">
        <w:t>a</w:t>
      </w:r>
      <w:r w:rsidR="00A96816" w:rsidRPr="00A96816">
        <w:t xml:space="preserve"> Network selection policy</w:t>
      </w:r>
      <w:r w:rsidR="00A96816">
        <w:t xml:space="preserve"> (SDNSP). </w:t>
      </w:r>
    </w:p>
    <w:p w14:paraId="20B4997C" w14:textId="2EE84224" w:rsidR="0036775E" w:rsidRDefault="0036775E" w:rsidP="0036775E">
      <w:pPr>
        <w:pStyle w:val="Heading4"/>
      </w:pPr>
      <w:r w:rsidRPr="001D0732">
        <w:t>6.X.Y.2</w:t>
      </w:r>
      <w:r w:rsidRPr="001D0732">
        <w:tab/>
        <w:t>Procedures</w:t>
      </w:r>
      <w:bookmarkEnd w:id="43"/>
      <w:bookmarkEnd w:id="51"/>
      <w:bookmarkEnd w:id="52"/>
      <w:bookmarkEnd w:id="53"/>
      <w:bookmarkEnd w:id="54"/>
      <w:bookmarkEnd w:id="55"/>
      <w:bookmarkEnd w:id="56"/>
      <w:bookmarkEnd w:id="57"/>
    </w:p>
    <w:p w14:paraId="69D8B797" w14:textId="220786EC" w:rsidR="003D2A26" w:rsidRDefault="003D2A26" w:rsidP="008E041C">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3D2A26">
        <w:t xml:space="preserve">The high-level </w:t>
      </w:r>
      <w:r w:rsidR="005B06DC">
        <w:t>signalling flow</w:t>
      </w:r>
      <w:r w:rsidR="005B06DC" w:rsidRPr="005B06DC">
        <w:t xml:space="preserve"> for configuring the UE with SSP information for dynamic mapping of application traffic to network slice</w:t>
      </w:r>
      <w:r w:rsidRPr="003D2A26">
        <w:t xml:space="preserve"> is </w:t>
      </w:r>
      <w:r w:rsidR="00F05FAE">
        <w:t xml:space="preserve">shown </w:t>
      </w:r>
      <w:r w:rsidR="001E7046">
        <w:t xml:space="preserve">in the </w:t>
      </w:r>
      <w:r w:rsidR="008E041C" w:rsidRPr="008E041C">
        <w:t>Figure 6.</w:t>
      </w:r>
      <w:r w:rsidR="008E041C" w:rsidRPr="008E041C">
        <w:rPr>
          <w:highlight w:val="yellow"/>
        </w:rPr>
        <w:t>X.Y</w:t>
      </w:r>
      <w:r w:rsidR="008E041C" w:rsidRPr="008E041C">
        <w:t>.2-1</w:t>
      </w:r>
      <w:r w:rsidR="008E041C">
        <w:t>.</w:t>
      </w:r>
    </w:p>
    <w:p w14:paraId="3A0817DD" w14:textId="126EE02C" w:rsidR="003D2A26" w:rsidRPr="003D2A26" w:rsidRDefault="006C5AC8" w:rsidP="003D2A26">
      <w:pPr>
        <w:overflowPunct w:val="0"/>
        <w:autoSpaceDE w:val="0"/>
        <w:autoSpaceDN w:val="0"/>
        <w:adjustRightInd w:val="0"/>
        <w:spacing w:before="60" w:after="120"/>
        <w:jc w:val="center"/>
        <w:textAlignment w:val="baseline"/>
        <w:rPr>
          <w:rFonts w:eastAsia="Times New Roman"/>
          <w:lang w:val="en-US"/>
        </w:rPr>
      </w:pPr>
      <w:r>
        <w:object w:dxaOrig="15297" w:dyaOrig="15515" w14:anchorId="6A5EAE50">
          <v:shape id="_x0000_i1027" type="#_x0000_t75" style="width:482.05pt;height:488.8pt" o:ole="">
            <v:imagedata r:id="rId12" o:title=""/>
          </v:shape>
          <o:OLEObject Type="Embed" ProgID="Visio.Drawing.15" ShapeID="_x0000_i1027" DrawAspect="Content" ObjectID="_1831046663" r:id="rId13"/>
        </w:object>
      </w:r>
    </w:p>
    <w:p w14:paraId="6388445D" w14:textId="0F47922E" w:rsidR="003D2A26" w:rsidRPr="003D2A26" w:rsidRDefault="003D2A26" w:rsidP="003D2A26">
      <w:pPr>
        <w:keepLines/>
        <w:overflowPunct w:val="0"/>
        <w:autoSpaceDE w:val="0"/>
        <w:autoSpaceDN w:val="0"/>
        <w:adjustRightInd w:val="0"/>
        <w:spacing w:after="240"/>
        <w:jc w:val="center"/>
        <w:textAlignment w:val="baseline"/>
        <w:rPr>
          <w:rFonts w:ascii="Arial" w:eastAsia="Times New Roman" w:hAnsi="Arial"/>
          <w:b/>
          <w:lang w:val="en-US"/>
        </w:rPr>
      </w:pPr>
      <w:r w:rsidRPr="003D2A26">
        <w:rPr>
          <w:rFonts w:ascii="Arial" w:eastAsia="Times New Roman" w:hAnsi="Arial"/>
          <w:b/>
          <w:lang w:val="en-US"/>
        </w:rPr>
        <w:t>Figure 6.</w:t>
      </w:r>
      <w:r w:rsidRPr="003D2A26">
        <w:rPr>
          <w:rFonts w:ascii="Arial" w:eastAsia="Times New Roman" w:hAnsi="Arial"/>
          <w:b/>
          <w:highlight w:val="yellow"/>
          <w:lang w:val="en-US"/>
        </w:rPr>
        <w:t>X.Y</w:t>
      </w:r>
      <w:r w:rsidRPr="003D2A26">
        <w:rPr>
          <w:rFonts w:ascii="Arial" w:eastAsia="Times New Roman" w:hAnsi="Arial"/>
          <w:b/>
          <w:lang w:val="en-US"/>
        </w:rPr>
        <w:t xml:space="preserve">.2-1: </w:t>
      </w:r>
      <w:bookmarkStart w:id="69" w:name="_Hlk220428622"/>
      <w:r w:rsidR="00F05FAE">
        <w:rPr>
          <w:rFonts w:ascii="Arial" w:eastAsia="Times New Roman" w:hAnsi="Arial"/>
          <w:b/>
          <w:lang w:val="en-US"/>
        </w:rPr>
        <w:t xml:space="preserve">Procedure for </w:t>
      </w:r>
      <w:r w:rsidR="005B06DC" w:rsidRPr="005B06DC">
        <w:rPr>
          <w:rFonts w:ascii="Arial" w:eastAsia="Times New Roman" w:hAnsi="Arial"/>
          <w:b/>
          <w:lang w:val="en-US"/>
        </w:rPr>
        <w:t>configuring the UE with SSP information for dynamic mapping of application traffic to network slice</w:t>
      </w:r>
      <w:bookmarkEnd w:id="69"/>
    </w:p>
    <w:p w14:paraId="7DB37DC5" w14:textId="3DAA7493" w:rsidR="003D2A26" w:rsidRPr="003D2A26" w:rsidRDefault="001E7046" w:rsidP="003D2A26">
      <w:pPr>
        <w:overflowPunct w:val="0"/>
        <w:autoSpaceDE w:val="0"/>
        <w:autoSpaceDN w:val="0"/>
        <w:adjustRightInd w:val="0"/>
        <w:spacing w:before="60" w:after="120"/>
        <w:textAlignment w:val="baseline"/>
        <w:rPr>
          <w:rFonts w:eastAsia="Times New Roman"/>
          <w:lang w:val="en-US"/>
        </w:rPr>
      </w:pPr>
      <w:r>
        <w:rPr>
          <w:rFonts w:eastAsia="Times New Roman"/>
          <w:lang w:val="en-US"/>
        </w:rPr>
        <w:t>The detailed description of the call flow is provided as follows:</w:t>
      </w:r>
    </w:p>
    <w:p w14:paraId="69ECF489" w14:textId="52C2251D" w:rsidR="003D2A26" w:rsidRDefault="003D2A26" w:rsidP="002370C7">
      <w:pPr>
        <w:pStyle w:val="B1"/>
      </w:pPr>
      <w:r w:rsidRPr="003D2A26">
        <w:t>1</w:t>
      </w:r>
      <w:r w:rsidR="002370C7">
        <w:t>a</w:t>
      </w:r>
      <w:r w:rsidRPr="003D2A26">
        <w:t>.</w:t>
      </w:r>
      <w:r w:rsidRPr="003D2A26">
        <w:tab/>
      </w:r>
      <w:r w:rsidR="00116687">
        <w:t xml:space="preserve">The </w:t>
      </w:r>
      <w:r w:rsidRPr="003D2A26">
        <w:t>UE registers with the network</w:t>
      </w:r>
      <w:r w:rsidR="00A6161E">
        <w:t>. The UE may indicate the support of SSP/SDNSP policy.</w:t>
      </w:r>
    </w:p>
    <w:p w14:paraId="05C42BC8" w14:textId="7D40B69E" w:rsidR="004E507B" w:rsidRDefault="003D2A26" w:rsidP="002370C7">
      <w:pPr>
        <w:pStyle w:val="B1"/>
      </w:pPr>
      <w:r w:rsidRPr="003D2A26">
        <w:t>2</w:t>
      </w:r>
      <w:r w:rsidR="00E24953">
        <w:t>a – 2b</w:t>
      </w:r>
      <w:r w:rsidRPr="003D2A26">
        <w:t>.</w:t>
      </w:r>
      <w:r w:rsidRPr="003D2A26">
        <w:tab/>
      </w:r>
      <w:r w:rsidR="006C2ABE">
        <w:t xml:space="preserve">The </w:t>
      </w:r>
      <w:r w:rsidR="00E24953">
        <w:t xml:space="preserve">6G AMF retrieves the UE subscription data </w:t>
      </w:r>
      <w:r w:rsidR="003769C4">
        <w:t>for the UE.</w:t>
      </w:r>
    </w:p>
    <w:p w14:paraId="2E49C73E" w14:textId="6F1AC006" w:rsidR="004E507B" w:rsidRDefault="004E507B" w:rsidP="002370C7">
      <w:pPr>
        <w:pStyle w:val="B1"/>
      </w:pPr>
      <w:r>
        <w:t>3a.</w:t>
      </w:r>
      <w:r>
        <w:tab/>
      </w:r>
      <w:r w:rsidR="00601EE6">
        <w:t xml:space="preserve">The </w:t>
      </w:r>
      <w:r w:rsidR="001A47D8">
        <w:t xml:space="preserve">6G AMF proceeds further with the registration procedure and creates Configured NSSAI or Allowed NSSAI </w:t>
      </w:r>
      <w:r w:rsidR="00512B5B">
        <w:t xml:space="preserve">for the UE. </w:t>
      </w:r>
    </w:p>
    <w:p w14:paraId="08B02664" w14:textId="68FEC903" w:rsidR="005649FC" w:rsidRDefault="004E507B" w:rsidP="002370C7">
      <w:pPr>
        <w:pStyle w:val="B1"/>
      </w:pPr>
      <w:r>
        <w:t>3b.</w:t>
      </w:r>
      <w:r>
        <w:tab/>
      </w:r>
      <w:r w:rsidR="00512B5B" w:rsidRPr="00512B5B">
        <w:t xml:space="preserve">The </w:t>
      </w:r>
      <w:r w:rsidR="00512B5B">
        <w:t xml:space="preserve">6G </w:t>
      </w:r>
      <w:r w:rsidR="00512B5B" w:rsidRPr="00512B5B">
        <w:t xml:space="preserve">AMF may determine to </w:t>
      </w:r>
      <w:r w:rsidR="005649FC" w:rsidRPr="005649FC">
        <w:t xml:space="preserve">request the </w:t>
      </w:r>
      <w:r w:rsidR="005649FC">
        <w:t xml:space="preserve">NSSF or the </w:t>
      </w:r>
      <w:r w:rsidR="005649FC" w:rsidRPr="005649FC">
        <w:t>PCF for slice characteristics information per S-NSSAI.</w:t>
      </w:r>
      <w:r w:rsidR="0037355D">
        <w:t xml:space="preserve"> The 6G AMF may have local configuration with the </w:t>
      </w:r>
      <w:r w:rsidR="0037355D" w:rsidRPr="005649FC">
        <w:t>slice characteristics information per S-NSSAI</w:t>
      </w:r>
      <w:r w:rsidR="0037355D">
        <w:t xml:space="preserve">. </w:t>
      </w:r>
    </w:p>
    <w:p w14:paraId="426E2348" w14:textId="7D94EE65" w:rsidR="003D2A26" w:rsidRPr="003D2A26" w:rsidRDefault="00E80B39" w:rsidP="005649FC">
      <w:pPr>
        <w:pStyle w:val="B1"/>
        <w:ind w:firstLine="0"/>
      </w:pPr>
      <w:r>
        <w:t xml:space="preserve">If the operator wants to use the Network slice selection parameter </w:t>
      </w:r>
      <w:r w:rsidR="00FE7632">
        <w:t xml:space="preserve">for </w:t>
      </w:r>
      <w:r w:rsidR="00FE7632" w:rsidRPr="005649FC">
        <w:t>slice characteristics information</w:t>
      </w:r>
      <w:r w:rsidR="00FE7632">
        <w:t xml:space="preserve"> in the SSP, the 6G CN should use the Network slice selection parameter in the </w:t>
      </w:r>
      <w:r w:rsidR="00532383">
        <w:t>SSP sent to the UE.</w:t>
      </w:r>
    </w:p>
    <w:p w14:paraId="05DF652E" w14:textId="66FFD213" w:rsidR="0097296E" w:rsidRDefault="0097296E" w:rsidP="0097296E">
      <w:pPr>
        <w:pStyle w:val="B1"/>
        <w:rPr>
          <w:lang w:eastAsia="zh-CN"/>
        </w:rPr>
      </w:pPr>
      <w:r>
        <w:t>4.</w:t>
      </w:r>
      <w:r>
        <w:tab/>
      </w:r>
      <w:r w:rsidR="00591AEE" w:rsidRPr="00591AEE">
        <w:t xml:space="preserve">The </w:t>
      </w:r>
      <w:r w:rsidR="00591AEE">
        <w:t xml:space="preserve">6G </w:t>
      </w:r>
      <w:r w:rsidR="00591AEE" w:rsidRPr="00591AEE">
        <w:t xml:space="preserve">AMF transmits a </w:t>
      </w:r>
      <w:r w:rsidR="00D82255">
        <w:t>NAS R</w:t>
      </w:r>
      <w:r w:rsidR="00591AEE" w:rsidRPr="00591AEE">
        <w:t>egistration accept message</w:t>
      </w:r>
      <w:r w:rsidR="00D82255">
        <w:t xml:space="preserve"> to the UE. The NAS </w:t>
      </w:r>
      <w:r w:rsidR="00D82255" w:rsidRPr="00591AEE">
        <w:t>registration accept message</w:t>
      </w:r>
      <w:r w:rsidR="00D82255">
        <w:t xml:space="preserve"> </w:t>
      </w:r>
      <w:r w:rsidR="0048298D">
        <w:t xml:space="preserve">ma include </w:t>
      </w:r>
      <w:r w:rsidR="004476C4" w:rsidRPr="004476C4">
        <w:t>slice characteristics information for each S-NSSAI</w:t>
      </w:r>
      <w:r w:rsidR="004476C4">
        <w:t xml:space="preserve">. </w:t>
      </w:r>
    </w:p>
    <w:p w14:paraId="292274CC" w14:textId="77777777" w:rsidR="00607D18" w:rsidRDefault="00F17B7E" w:rsidP="0097296E">
      <w:pPr>
        <w:pStyle w:val="B1"/>
      </w:pPr>
      <w:r>
        <w:lastRenderedPageBreak/>
        <w:t>5.</w:t>
      </w:r>
      <w:r>
        <w:tab/>
      </w:r>
      <w:r w:rsidR="00810C00" w:rsidRPr="00810C00">
        <w:t xml:space="preserve">When the NAS layer in the UE receives the slice characteristics information, the </w:t>
      </w:r>
      <w:r w:rsidR="00F2404A">
        <w:t xml:space="preserve">UE updates its </w:t>
      </w:r>
      <w:r w:rsidR="00736E81">
        <w:t xml:space="preserve">SSP </w:t>
      </w:r>
      <w:r w:rsidR="00F2404A">
        <w:t xml:space="preserve">configuration. </w:t>
      </w:r>
    </w:p>
    <w:p w14:paraId="54B71101" w14:textId="4E9E474F" w:rsidR="00F17B7E" w:rsidRDefault="00C208EC" w:rsidP="00607D18">
      <w:pPr>
        <w:pStyle w:val="B1"/>
        <w:ind w:firstLine="0"/>
      </w:pPr>
      <w:r w:rsidRPr="00C208EC">
        <w:t>When an application in the UE request connectivit</w:t>
      </w:r>
      <w:r>
        <w:t xml:space="preserve">y service, the UE selects to use </w:t>
      </w:r>
      <w:r w:rsidR="00736E81">
        <w:t xml:space="preserve">RSD parameters of the matching URSP rule and the S-NSSAI from the SSP. </w:t>
      </w:r>
    </w:p>
    <w:p w14:paraId="2644131D" w14:textId="4DCBEB6C" w:rsidR="0024538C" w:rsidRDefault="00607D18" w:rsidP="0097296E">
      <w:pPr>
        <w:pStyle w:val="B1"/>
      </w:pPr>
      <w:r>
        <w:t>6</w:t>
      </w:r>
      <w:r w:rsidR="0024538C">
        <w:t>.</w:t>
      </w:r>
      <w:r w:rsidR="0024538C">
        <w:tab/>
      </w:r>
      <w:bookmarkStart w:id="70" w:name="_Hlk220429770"/>
      <w:r>
        <w:t xml:space="preserve">The </w:t>
      </w:r>
      <w:r w:rsidRPr="00607D18">
        <w:t>UE establishes</w:t>
      </w:r>
      <w:r>
        <w:t xml:space="preserve"> a</w:t>
      </w:r>
      <w:r w:rsidRPr="00607D18">
        <w:t xml:space="preserve"> PDU Session </w:t>
      </w:r>
      <w:r w:rsidR="006D3F36">
        <w:t xml:space="preserve">with the parameters determined in step </w:t>
      </w:r>
      <w:r w:rsidR="00EB4C56">
        <w:t>5</w:t>
      </w:r>
      <w:r w:rsidR="006D3F36">
        <w:t>, e.g. using</w:t>
      </w:r>
      <w:r w:rsidRPr="00607D18">
        <w:t xml:space="preserve"> S-NSSAI#1</w:t>
      </w:r>
      <w:r>
        <w:t xml:space="preserve">. </w:t>
      </w:r>
      <w:bookmarkEnd w:id="70"/>
    </w:p>
    <w:p w14:paraId="4EC5A57F" w14:textId="4B67064A" w:rsidR="006D3F36" w:rsidRDefault="006D3F36" w:rsidP="0097296E">
      <w:pPr>
        <w:pStyle w:val="B1"/>
      </w:pPr>
      <w:r>
        <w:t>7.</w:t>
      </w:r>
      <w:r>
        <w:tab/>
      </w:r>
      <w:r w:rsidR="005B3717">
        <w:t>The 6G CN may d</w:t>
      </w:r>
      <w:r w:rsidR="005B3717" w:rsidRPr="005B3717">
        <w:t xml:space="preserve">etermine to change </w:t>
      </w:r>
      <w:r w:rsidR="00EB48D8">
        <w:t xml:space="preserve">the network slice configuration in the UE or to change the </w:t>
      </w:r>
      <w:r w:rsidR="005B3717" w:rsidRPr="005B3717">
        <w:t>slice characteristics for one or more S-NSSAIs</w:t>
      </w:r>
      <w:r w:rsidR="00BE0952">
        <w:t xml:space="preserve"> for the UE. </w:t>
      </w:r>
    </w:p>
    <w:p w14:paraId="26B67369" w14:textId="1EBB6FCA" w:rsidR="00723B84" w:rsidRDefault="00723B84" w:rsidP="00B4050E">
      <w:pPr>
        <w:pStyle w:val="B1"/>
      </w:pPr>
      <w:r>
        <w:t>8.</w:t>
      </w:r>
      <w:r>
        <w:tab/>
      </w:r>
      <w:r w:rsidR="00735B5C">
        <w:t>The 6G CN sends a</w:t>
      </w:r>
      <w:r w:rsidR="00B4050E">
        <w:t>n update message (e.g. NAS Configuration update command) to the UE</w:t>
      </w:r>
      <w:r w:rsidR="00EB48D8">
        <w:t xml:space="preserve"> and includes the updated </w:t>
      </w:r>
      <w:r w:rsidR="00737BD3">
        <w:t xml:space="preserve">network </w:t>
      </w:r>
      <w:r w:rsidR="00B4050E">
        <w:t>slice characteristics</w:t>
      </w:r>
      <w:r w:rsidR="00737BD3">
        <w:t>.</w:t>
      </w:r>
    </w:p>
    <w:p w14:paraId="306EA94C" w14:textId="1AA494A3" w:rsidR="00737BD3" w:rsidRDefault="00737BD3" w:rsidP="00B4050E">
      <w:pPr>
        <w:pStyle w:val="B1"/>
      </w:pPr>
      <w:r>
        <w:t>9.</w:t>
      </w:r>
      <w:r>
        <w:tab/>
      </w:r>
      <w:r w:rsidR="00EB4C56">
        <w:t>Based on the updated SSP in the UE, t</w:t>
      </w:r>
      <w:r w:rsidRPr="00737BD3">
        <w:t xml:space="preserve">he UE </w:t>
      </w:r>
      <w:r w:rsidR="00EB4C56">
        <w:t xml:space="preserve">may determine to </w:t>
      </w:r>
      <w:r w:rsidRPr="00737BD3">
        <w:t xml:space="preserve">establish a </w:t>
      </w:r>
      <w:r w:rsidR="00EB4C56">
        <w:t xml:space="preserve">new </w:t>
      </w:r>
      <w:r w:rsidRPr="00737BD3">
        <w:t>PDU Session, e.g. using S-NSSAI#</w:t>
      </w:r>
      <w:r w:rsidR="00EB4C56">
        <w:t>2</w:t>
      </w:r>
      <w:r w:rsidRPr="00737BD3">
        <w:t>.</w:t>
      </w:r>
    </w:p>
    <w:p w14:paraId="5066FC05" w14:textId="77777777" w:rsidR="003D2A26" w:rsidRPr="003D2A26" w:rsidRDefault="003D2A26" w:rsidP="00723B84"/>
    <w:p w14:paraId="76CEEC83" w14:textId="2F353672" w:rsidR="0036775E" w:rsidRDefault="0036775E" w:rsidP="0036775E">
      <w:pPr>
        <w:pStyle w:val="Heading4"/>
      </w:pPr>
      <w:r w:rsidRPr="001D0732">
        <w:rPr>
          <w:lang w:eastAsia="zh-CN"/>
        </w:rPr>
        <w:t>6.X.Y.3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1A032FFF" w14:textId="60FAFDA0" w:rsidR="00C93D83" w:rsidRDefault="00745591">
      <w:r>
        <w:t xml:space="preserve">The </w:t>
      </w:r>
      <w:r w:rsidR="006F6CA2">
        <w:t>following impact is considered:</w:t>
      </w:r>
    </w:p>
    <w:p w14:paraId="3AED3069" w14:textId="7BE0FCA1" w:rsidR="00342BDA" w:rsidRPr="00342BDA" w:rsidRDefault="006F6CA2" w:rsidP="002B44F6">
      <w:pPr>
        <w:pStyle w:val="B1"/>
        <w:rPr>
          <w:lang w:eastAsia="zh-CN"/>
        </w:rPr>
      </w:pPr>
      <w:r>
        <w:t>-</w:t>
      </w:r>
      <w:r>
        <w:tab/>
        <w:t>UE:</w:t>
      </w:r>
      <w:r w:rsidR="00580B4E">
        <w:t xml:space="preserve"> </w:t>
      </w:r>
      <w:r w:rsidR="006615D0">
        <w:rPr>
          <w:lang w:eastAsia="zh-CN"/>
        </w:rPr>
        <w:t xml:space="preserve">supports </w:t>
      </w:r>
      <w:r w:rsidR="00C95B58">
        <w:rPr>
          <w:lang w:eastAsia="zh-CN"/>
        </w:rPr>
        <w:t xml:space="preserve">SSP (or SDNSP) to maintain </w:t>
      </w:r>
      <w:r w:rsidR="00C95B58">
        <w:t>network slice characteristics</w:t>
      </w:r>
      <w:r w:rsidR="00C517C8">
        <w:t xml:space="preserve"> per S-NSSAI</w:t>
      </w:r>
      <w:r w:rsidR="00D34AC2">
        <w:t xml:space="preserve">. The UE </w:t>
      </w:r>
      <w:r w:rsidR="00C517C8">
        <w:t>use</w:t>
      </w:r>
      <w:r w:rsidR="00D34AC2">
        <w:t>s</w:t>
      </w:r>
      <w:r w:rsidR="00C517C8">
        <w:t xml:space="preserve"> </w:t>
      </w:r>
      <w:r w:rsidR="00D34AC2">
        <w:t>the SSP</w:t>
      </w:r>
      <w:r w:rsidR="00C517C8">
        <w:t xml:space="preserve"> </w:t>
      </w:r>
      <w:r w:rsidR="00D34AC2">
        <w:t xml:space="preserve">to select an S-NSSAI </w:t>
      </w:r>
      <w:r w:rsidR="00C517C8">
        <w:t>upon application request for connectivity</w:t>
      </w:r>
      <w:r w:rsidR="00342BDA" w:rsidRPr="00342BDA">
        <w:rPr>
          <w:lang w:eastAsia="zh-CN"/>
        </w:rPr>
        <w:t>.</w:t>
      </w:r>
    </w:p>
    <w:p w14:paraId="6D35073C" w14:textId="494BAA22" w:rsidR="00B85622" w:rsidRDefault="006F6CA2" w:rsidP="006F6CA2">
      <w:pPr>
        <w:pStyle w:val="B1"/>
      </w:pPr>
      <w:r>
        <w:t>-</w:t>
      </w:r>
      <w:r>
        <w:tab/>
      </w:r>
      <w:r w:rsidR="002B44F6">
        <w:t>6G A</w:t>
      </w:r>
      <w:r>
        <w:t>MF</w:t>
      </w:r>
      <w:r w:rsidR="00E53B41">
        <w:t xml:space="preserve"> / PCF / NSSF</w:t>
      </w:r>
      <w:r>
        <w:t>:</w:t>
      </w:r>
      <w:r w:rsidR="00580B4E">
        <w:t xml:space="preserve"> </w:t>
      </w:r>
      <w:r w:rsidR="00F95C8E">
        <w:t xml:space="preserve">supports the creation of </w:t>
      </w:r>
      <w:r w:rsidR="0036460C">
        <w:t xml:space="preserve">network slice characteristics for the S-NSSAIs configured in the UE. </w:t>
      </w:r>
    </w:p>
    <w:p w14:paraId="15C33151" w14:textId="3C193514" w:rsidR="006F6CA2" w:rsidRPr="0036775E" w:rsidRDefault="00E53B41" w:rsidP="005A1F64">
      <w:pPr>
        <w:pStyle w:val="B1"/>
      </w:pPr>
      <w:r>
        <w:t>-</w:t>
      </w:r>
      <w:r>
        <w:tab/>
      </w:r>
      <w:r>
        <w:t>6G AMF</w:t>
      </w:r>
      <w:r w:rsidR="001B7B4C">
        <w:t xml:space="preserve">: supports the provision of </w:t>
      </w:r>
      <w:r w:rsidR="001B7B4C">
        <w:t xml:space="preserve">network slice characteristics </w:t>
      </w:r>
      <w:r w:rsidR="001B7B4C">
        <w:t xml:space="preserve">per </w:t>
      </w:r>
      <w:r w:rsidR="001B7B4C">
        <w:t>S-NSSAIs</w:t>
      </w:r>
      <w:r w:rsidR="001B7B4C">
        <w:t xml:space="preserve"> to the UE. The 6G AMF may use NAS pro</w:t>
      </w:r>
      <w:r w:rsidR="005A1F64">
        <w:t>tocol for the provisioning.</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0730D" w14:textId="77777777" w:rsidR="00086AB5" w:rsidRDefault="00086AB5">
      <w:r>
        <w:separator/>
      </w:r>
    </w:p>
  </w:endnote>
  <w:endnote w:type="continuationSeparator" w:id="0">
    <w:p w14:paraId="460CDA8C" w14:textId="77777777" w:rsidR="00086AB5" w:rsidRDefault="0008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A8E8" w14:textId="77777777" w:rsidR="00086AB5" w:rsidRDefault="00086AB5">
      <w:r>
        <w:separator/>
      </w:r>
    </w:p>
  </w:footnote>
  <w:footnote w:type="continuationSeparator" w:id="0">
    <w:p w14:paraId="5A136FFB" w14:textId="77777777" w:rsidR="00086AB5" w:rsidRDefault="00086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4A"/>
    <w:rsid w:val="0000451C"/>
    <w:rsid w:val="00006863"/>
    <w:rsid w:val="00017AF0"/>
    <w:rsid w:val="00032590"/>
    <w:rsid w:val="00040A26"/>
    <w:rsid w:val="00042609"/>
    <w:rsid w:val="00042E01"/>
    <w:rsid w:val="0005550E"/>
    <w:rsid w:val="0006486D"/>
    <w:rsid w:val="0007484D"/>
    <w:rsid w:val="00086AB5"/>
    <w:rsid w:val="00095E4C"/>
    <w:rsid w:val="000A440F"/>
    <w:rsid w:val="000B59EB"/>
    <w:rsid w:val="000B5D98"/>
    <w:rsid w:val="000B75FF"/>
    <w:rsid w:val="000C0090"/>
    <w:rsid w:val="000D0584"/>
    <w:rsid w:val="000E1226"/>
    <w:rsid w:val="000E5387"/>
    <w:rsid w:val="00100C19"/>
    <w:rsid w:val="001016B2"/>
    <w:rsid w:val="001040FD"/>
    <w:rsid w:val="001047D4"/>
    <w:rsid w:val="0010504F"/>
    <w:rsid w:val="00107D89"/>
    <w:rsid w:val="001142BC"/>
    <w:rsid w:val="00116687"/>
    <w:rsid w:val="001168AF"/>
    <w:rsid w:val="0011736B"/>
    <w:rsid w:val="00117BE6"/>
    <w:rsid w:val="00121811"/>
    <w:rsid w:val="001227F7"/>
    <w:rsid w:val="001346D4"/>
    <w:rsid w:val="00134914"/>
    <w:rsid w:val="00141B5A"/>
    <w:rsid w:val="00144D8D"/>
    <w:rsid w:val="00145A94"/>
    <w:rsid w:val="00147430"/>
    <w:rsid w:val="00155229"/>
    <w:rsid w:val="00157929"/>
    <w:rsid w:val="001604A8"/>
    <w:rsid w:val="001612F9"/>
    <w:rsid w:val="00161937"/>
    <w:rsid w:val="00183CED"/>
    <w:rsid w:val="00184A9F"/>
    <w:rsid w:val="00185549"/>
    <w:rsid w:val="00187CAF"/>
    <w:rsid w:val="0019361A"/>
    <w:rsid w:val="001937CF"/>
    <w:rsid w:val="00196B91"/>
    <w:rsid w:val="00196BEB"/>
    <w:rsid w:val="001A3439"/>
    <w:rsid w:val="001A47D8"/>
    <w:rsid w:val="001A6987"/>
    <w:rsid w:val="001A7FFB"/>
    <w:rsid w:val="001B093A"/>
    <w:rsid w:val="001B15BF"/>
    <w:rsid w:val="001B1FC6"/>
    <w:rsid w:val="001B2072"/>
    <w:rsid w:val="001B6050"/>
    <w:rsid w:val="001B7B4C"/>
    <w:rsid w:val="001C342E"/>
    <w:rsid w:val="001C35FE"/>
    <w:rsid w:val="001C3925"/>
    <w:rsid w:val="001C5CF1"/>
    <w:rsid w:val="001D0555"/>
    <w:rsid w:val="001D1222"/>
    <w:rsid w:val="001D2637"/>
    <w:rsid w:val="001E0A30"/>
    <w:rsid w:val="001E7046"/>
    <w:rsid w:val="001F3466"/>
    <w:rsid w:val="001F4D67"/>
    <w:rsid w:val="001F633E"/>
    <w:rsid w:val="002041AF"/>
    <w:rsid w:val="00206CDD"/>
    <w:rsid w:val="00213C5B"/>
    <w:rsid w:val="00214DF0"/>
    <w:rsid w:val="00223C7F"/>
    <w:rsid w:val="002261FE"/>
    <w:rsid w:val="00227DDF"/>
    <w:rsid w:val="00230BDA"/>
    <w:rsid w:val="002328BC"/>
    <w:rsid w:val="002370C7"/>
    <w:rsid w:val="00243096"/>
    <w:rsid w:val="0024538C"/>
    <w:rsid w:val="002461A4"/>
    <w:rsid w:val="002474B7"/>
    <w:rsid w:val="00250B89"/>
    <w:rsid w:val="002518BD"/>
    <w:rsid w:val="00253FE4"/>
    <w:rsid w:val="00264488"/>
    <w:rsid w:val="00266561"/>
    <w:rsid w:val="00277711"/>
    <w:rsid w:val="00291F2C"/>
    <w:rsid w:val="002943E1"/>
    <w:rsid w:val="002A056F"/>
    <w:rsid w:val="002A260D"/>
    <w:rsid w:val="002B4079"/>
    <w:rsid w:val="002B44F6"/>
    <w:rsid w:val="002B7527"/>
    <w:rsid w:val="002C0EC7"/>
    <w:rsid w:val="002C41DF"/>
    <w:rsid w:val="002C4551"/>
    <w:rsid w:val="002C5DB0"/>
    <w:rsid w:val="002D22ED"/>
    <w:rsid w:val="002D55D4"/>
    <w:rsid w:val="002D7917"/>
    <w:rsid w:val="003121AA"/>
    <w:rsid w:val="003133F1"/>
    <w:rsid w:val="00325AB6"/>
    <w:rsid w:val="00330FEA"/>
    <w:rsid w:val="003339E9"/>
    <w:rsid w:val="00337943"/>
    <w:rsid w:val="00342BDA"/>
    <w:rsid w:val="0034494C"/>
    <w:rsid w:val="003463C3"/>
    <w:rsid w:val="003472ED"/>
    <w:rsid w:val="00352B7D"/>
    <w:rsid w:val="003564CA"/>
    <w:rsid w:val="00362FB8"/>
    <w:rsid w:val="0036460C"/>
    <w:rsid w:val="003652B8"/>
    <w:rsid w:val="0036775E"/>
    <w:rsid w:val="00370300"/>
    <w:rsid w:val="003704D7"/>
    <w:rsid w:val="0037355D"/>
    <w:rsid w:val="00375166"/>
    <w:rsid w:val="003753BD"/>
    <w:rsid w:val="003769C4"/>
    <w:rsid w:val="00384DA6"/>
    <w:rsid w:val="003978C3"/>
    <w:rsid w:val="003A1218"/>
    <w:rsid w:val="003A7EAB"/>
    <w:rsid w:val="003B1A57"/>
    <w:rsid w:val="003B4E77"/>
    <w:rsid w:val="003B5488"/>
    <w:rsid w:val="003C082A"/>
    <w:rsid w:val="003D293D"/>
    <w:rsid w:val="003D2A26"/>
    <w:rsid w:val="003D2F88"/>
    <w:rsid w:val="003D5D20"/>
    <w:rsid w:val="003E0E18"/>
    <w:rsid w:val="003E37D7"/>
    <w:rsid w:val="003F77C3"/>
    <w:rsid w:val="00401FEF"/>
    <w:rsid w:val="00402D8E"/>
    <w:rsid w:val="004054C1"/>
    <w:rsid w:val="004244B9"/>
    <w:rsid w:val="00436921"/>
    <w:rsid w:val="0044235F"/>
    <w:rsid w:val="004476C4"/>
    <w:rsid w:val="00451634"/>
    <w:rsid w:val="00462681"/>
    <w:rsid w:val="004721C0"/>
    <w:rsid w:val="0048298D"/>
    <w:rsid w:val="0049489D"/>
    <w:rsid w:val="004A274D"/>
    <w:rsid w:val="004A3866"/>
    <w:rsid w:val="004A5C5A"/>
    <w:rsid w:val="004C00EC"/>
    <w:rsid w:val="004D319A"/>
    <w:rsid w:val="004D7A3F"/>
    <w:rsid w:val="004E283E"/>
    <w:rsid w:val="004E2F92"/>
    <w:rsid w:val="004E3D39"/>
    <w:rsid w:val="004E507B"/>
    <w:rsid w:val="004F1392"/>
    <w:rsid w:val="00501AB1"/>
    <w:rsid w:val="00512260"/>
    <w:rsid w:val="00512B5B"/>
    <w:rsid w:val="0051513A"/>
    <w:rsid w:val="0051688C"/>
    <w:rsid w:val="00525A9A"/>
    <w:rsid w:val="00532383"/>
    <w:rsid w:val="00535359"/>
    <w:rsid w:val="0053799B"/>
    <w:rsid w:val="005421A8"/>
    <w:rsid w:val="00550224"/>
    <w:rsid w:val="00550D4D"/>
    <w:rsid w:val="00553CD9"/>
    <w:rsid w:val="005644BA"/>
    <w:rsid w:val="005649FC"/>
    <w:rsid w:val="005672CD"/>
    <w:rsid w:val="00567921"/>
    <w:rsid w:val="005760FF"/>
    <w:rsid w:val="00577D89"/>
    <w:rsid w:val="00580B4E"/>
    <w:rsid w:val="005856DF"/>
    <w:rsid w:val="00591AEE"/>
    <w:rsid w:val="00596C4E"/>
    <w:rsid w:val="005970FE"/>
    <w:rsid w:val="005A1F64"/>
    <w:rsid w:val="005A3A3F"/>
    <w:rsid w:val="005A70E7"/>
    <w:rsid w:val="005B06DC"/>
    <w:rsid w:val="005B3717"/>
    <w:rsid w:val="005B40FB"/>
    <w:rsid w:val="005C7DEF"/>
    <w:rsid w:val="005D1D16"/>
    <w:rsid w:val="005D2378"/>
    <w:rsid w:val="005E4EB2"/>
    <w:rsid w:val="005E5F61"/>
    <w:rsid w:val="00601EE6"/>
    <w:rsid w:val="006059FE"/>
    <w:rsid w:val="006068B0"/>
    <w:rsid w:val="00607D18"/>
    <w:rsid w:val="0061269B"/>
    <w:rsid w:val="00623017"/>
    <w:rsid w:val="00631B73"/>
    <w:rsid w:val="006427F5"/>
    <w:rsid w:val="006523FF"/>
    <w:rsid w:val="00653E2A"/>
    <w:rsid w:val="006559F2"/>
    <w:rsid w:val="00657183"/>
    <w:rsid w:val="006615D0"/>
    <w:rsid w:val="00665070"/>
    <w:rsid w:val="00672A6C"/>
    <w:rsid w:val="0067421B"/>
    <w:rsid w:val="00686C06"/>
    <w:rsid w:val="00690307"/>
    <w:rsid w:val="0069541A"/>
    <w:rsid w:val="006A4D0E"/>
    <w:rsid w:val="006A5AFA"/>
    <w:rsid w:val="006A67AC"/>
    <w:rsid w:val="006A6F6B"/>
    <w:rsid w:val="006B06C3"/>
    <w:rsid w:val="006B10A6"/>
    <w:rsid w:val="006B1191"/>
    <w:rsid w:val="006B264F"/>
    <w:rsid w:val="006B621B"/>
    <w:rsid w:val="006B6CC8"/>
    <w:rsid w:val="006C2ABE"/>
    <w:rsid w:val="006C5AC8"/>
    <w:rsid w:val="006D14B2"/>
    <w:rsid w:val="006D15C1"/>
    <w:rsid w:val="006D1CB9"/>
    <w:rsid w:val="006D3C1F"/>
    <w:rsid w:val="006D3F36"/>
    <w:rsid w:val="006D471F"/>
    <w:rsid w:val="006E7AC1"/>
    <w:rsid w:val="006F3E7D"/>
    <w:rsid w:val="006F6CA2"/>
    <w:rsid w:val="00701B4E"/>
    <w:rsid w:val="00701ED4"/>
    <w:rsid w:val="00702F19"/>
    <w:rsid w:val="00712B8F"/>
    <w:rsid w:val="007174D4"/>
    <w:rsid w:val="00723B84"/>
    <w:rsid w:val="00726D3A"/>
    <w:rsid w:val="00730395"/>
    <w:rsid w:val="00735B5C"/>
    <w:rsid w:val="00736E81"/>
    <w:rsid w:val="00737BD3"/>
    <w:rsid w:val="007450D7"/>
    <w:rsid w:val="00745591"/>
    <w:rsid w:val="007705E7"/>
    <w:rsid w:val="00780A06"/>
    <w:rsid w:val="00785301"/>
    <w:rsid w:val="00791892"/>
    <w:rsid w:val="007933CC"/>
    <w:rsid w:val="00793D77"/>
    <w:rsid w:val="007A0BD1"/>
    <w:rsid w:val="007C0DC0"/>
    <w:rsid w:val="007C3A35"/>
    <w:rsid w:val="007C557C"/>
    <w:rsid w:val="007C6D4E"/>
    <w:rsid w:val="007C7AE2"/>
    <w:rsid w:val="007D1642"/>
    <w:rsid w:val="007D5E68"/>
    <w:rsid w:val="007E0556"/>
    <w:rsid w:val="007E6FA0"/>
    <w:rsid w:val="007F2787"/>
    <w:rsid w:val="007F5682"/>
    <w:rsid w:val="00800572"/>
    <w:rsid w:val="00804B73"/>
    <w:rsid w:val="008106DC"/>
    <w:rsid w:val="00810C00"/>
    <w:rsid w:val="008171CF"/>
    <w:rsid w:val="008215A3"/>
    <w:rsid w:val="0082707E"/>
    <w:rsid w:val="00827B5E"/>
    <w:rsid w:val="0083062D"/>
    <w:rsid w:val="00831A59"/>
    <w:rsid w:val="008362D2"/>
    <w:rsid w:val="00843106"/>
    <w:rsid w:val="0084367E"/>
    <w:rsid w:val="00847A53"/>
    <w:rsid w:val="00864F66"/>
    <w:rsid w:val="008656BA"/>
    <w:rsid w:val="008745F1"/>
    <w:rsid w:val="0088028C"/>
    <w:rsid w:val="00880E56"/>
    <w:rsid w:val="00883C03"/>
    <w:rsid w:val="00886A08"/>
    <w:rsid w:val="008A2F6D"/>
    <w:rsid w:val="008B493E"/>
    <w:rsid w:val="008B4AAF"/>
    <w:rsid w:val="008C3477"/>
    <w:rsid w:val="008C6104"/>
    <w:rsid w:val="008C795C"/>
    <w:rsid w:val="008D1EBD"/>
    <w:rsid w:val="008D2C12"/>
    <w:rsid w:val="008D3EE4"/>
    <w:rsid w:val="008D598A"/>
    <w:rsid w:val="008E041C"/>
    <w:rsid w:val="008E5671"/>
    <w:rsid w:val="008F1673"/>
    <w:rsid w:val="008F7AE5"/>
    <w:rsid w:val="00903FAC"/>
    <w:rsid w:val="00911CC4"/>
    <w:rsid w:val="009158D2"/>
    <w:rsid w:val="00922877"/>
    <w:rsid w:val="0092455E"/>
    <w:rsid w:val="009255E7"/>
    <w:rsid w:val="009309C8"/>
    <w:rsid w:val="009437DD"/>
    <w:rsid w:val="0094767A"/>
    <w:rsid w:val="009703C6"/>
    <w:rsid w:val="00970807"/>
    <w:rsid w:val="0097296E"/>
    <w:rsid w:val="0097321E"/>
    <w:rsid w:val="00974A61"/>
    <w:rsid w:val="0098197A"/>
    <w:rsid w:val="00982BA7"/>
    <w:rsid w:val="00986831"/>
    <w:rsid w:val="009943A2"/>
    <w:rsid w:val="00995C58"/>
    <w:rsid w:val="009977E8"/>
    <w:rsid w:val="009A21B0"/>
    <w:rsid w:val="009B0963"/>
    <w:rsid w:val="009B1D41"/>
    <w:rsid w:val="009D1E6C"/>
    <w:rsid w:val="009E1B2C"/>
    <w:rsid w:val="009E5E38"/>
    <w:rsid w:val="009F1514"/>
    <w:rsid w:val="009F3803"/>
    <w:rsid w:val="009F4EF6"/>
    <w:rsid w:val="00A056C4"/>
    <w:rsid w:val="00A10A25"/>
    <w:rsid w:val="00A20256"/>
    <w:rsid w:val="00A2043A"/>
    <w:rsid w:val="00A24472"/>
    <w:rsid w:val="00A34787"/>
    <w:rsid w:val="00A36BAD"/>
    <w:rsid w:val="00A42DD2"/>
    <w:rsid w:val="00A47CAF"/>
    <w:rsid w:val="00A52244"/>
    <w:rsid w:val="00A549F9"/>
    <w:rsid w:val="00A56C3C"/>
    <w:rsid w:val="00A575F2"/>
    <w:rsid w:val="00A615FB"/>
    <w:rsid w:val="00A6161E"/>
    <w:rsid w:val="00A67021"/>
    <w:rsid w:val="00A670A9"/>
    <w:rsid w:val="00A96816"/>
    <w:rsid w:val="00AA3C0E"/>
    <w:rsid w:val="00AA3DBE"/>
    <w:rsid w:val="00AA7E59"/>
    <w:rsid w:val="00AB1CCA"/>
    <w:rsid w:val="00AB2E13"/>
    <w:rsid w:val="00AC6E51"/>
    <w:rsid w:val="00AD5A8D"/>
    <w:rsid w:val="00AE080F"/>
    <w:rsid w:val="00AE35AD"/>
    <w:rsid w:val="00AE77E1"/>
    <w:rsid w:val="00B02422"/>
    <w:rsid w:val="00B03F3C"/>
    <w:rsid w:val="00B076E8"/>
    <w:rsid w:val="00B13461"/>
    <w:rsid w:val="00B143F1"/>
    <w:rsid w:val="00B3033F"/>
    <w:rsid w:val="00B32ABA"/>
    <w:rsid w:val="00B34DA8"/>
    <w:rsid w:val="00B36F25"/>
    <w:rsid w:val="00B37EBA"/>
    <w:rsid w:val="00B4050E"/>
    <w:rsid w:val="00B41104"/>
    <w:rsid w:val="00B43AC3"/>
    <w:rsid w:val="00B4692D"/>
    <w:rsid w:val="00B507EA"/>
    <w:rsid w:val="00B6229D"/>
    <w:rsid w:val="00B62F9B"/>
    <w:rsid w:val="00B66379"/>
    <w:rsid w:val="00B70CFC"/>
    <w:rsid w:val="00B736F8"/>
    <w:rsid w:val="00B7444C"/>
    <w:rsid w:val="00B81034"/>
    <w:rsid w:val="00B84CDE"/>
    <w:rsid w:val="00B85622"/>
    <w:rsid w:val="00B86BC9"/>
    <w:rsid w:val="00B90276"/>
    <w:rsid w:val="00B978CB"/>
    <w:rsid w:val="00B97EB3"/>
    <w:rsid w:val="00BA4BE2"/>
    <w:rsid w:val="00BB2AFA"/>
    <w:rsid w:val="00BB5783"/>
    <w:rsid w:val="00BB734D"/>
    <w:rsid w:val="00BC26D1"/>
    <w:rsid w:val="00BD1620"/>
    <w:rsid w:val="00BD4449"/>
    <w:rsid w:val="00BE0952"/>
    <w:rsid w:val="00BE22FD"/>
    <w:rsid w:val="00BE25BD"/>
    <w:rsid w:val="00BF3721"/>
    <w:rsid w:val="00C02B94"/>
    <w:rsid w:val="00C03966"/>
    <w:rsid w:val="00C05C72"/>
    <w:rsid w:val="00C12EFE"/>
    <w:rsid w:val="00C140A1"/>
    <w:rsid w:val="00C170D0"/>
    <w:rsid w:val="00C200A4"/>
    <w:rsid w:val="00C208EC"/>
    <w:rsid w:val="00C3125B"/>
    <w:rsid w:val="00C35703"/>
    <w:rsid w:val="00C36D03"/>
    <w:rsid w:val="00C41F01"/>
    <w:rsid w:val="00C426BE"/>
    <w:rsid w:val="00C44D05"/>
    <w:rsid w:val="00C44DE3"/>
    <w:rsid w:val="00C466B8"/>
    <w:rsid w:val="00C517C8"/>
    <w:rsid w:val="00C52D71"/>
    <w:rsid w:val="00C54056"/>
    <w:rsid w:val="00C545E6"/>
    <w:rsid w:val="00C57ECD"/>
    <w:rsid w:val="00C601CB"/>
    <w:rsid w:val="00C65B4D"/>
    <w:rsid w:val="00C73264"/>
    <w:rsid w:val="00C86F41"/>
    <w:rsid w:val="00C87441"/>
    <w:rsid w:val="00C93D83"/>
    <w:rsid w:val="00C9500E"/>
    <w:rsid w:val="00C95B58"/>
    <w:rsid w:val="00CA44E8"/>
    <w:rsid w:val="00CC4471"/>
    <w:rsid w:val="00CC6403"/>
    <w:rsid w:val="00CD7322"/>
    <w:rsid w:val="00CE0735"/>
    <w:rsid w:val="00CE41A6"/>
    <w:rsid w:val="00CF14CC"/>
    <w:rsid w:val="00CF3CAD"/>
    <w:rsid w:val="00D03060"/>
    <w:rsid w:val="00D07287"/>
    <w:rsid w:val="00D10B27"/>
    <w:rsid w:val="00D127B6"/>
    <w:rsid w:val="00D1312C"/>
    <w:rsid w:val="00D147A7"/>
    <w:rsid w:val="00D1490B"/>
    <w:rsid w:val="00D1700D"/>
    <w:rsid w:val="00D2102A"/>
    <w:rsid w:val="00D23BE6"/>
    <w:rsid w:val="00D24BB9"/>
    <w:rsid w:val="00D27C43"/>
    <w:rsid w:val="00D318B2"/>
    <w:rsid w:val="00D32F8F"/>
    <w:rsid w:val="00D34AC2"/>
    <w:rsid w:val="00D4189D"/>
    <w:rsid w:val="00D47DD5"/>
    <w:rsid w:val="00D50BC6"/>
    <w:rsid w:val="00D51679"/>
    <w:rsid w:val="00D55FB4"/>
    <w:rsid w:val="00D560D2"/>
    <w:rsid w:val="00D70714"/>
    <w:rsid w:val="00D71E86"/>
    <w:rsid w:val="00D72C15"/>
    <w:rsid w:val="00D744CB"/>
    <w:rsid w:val="00D756F0"/>
    <w:rsid w:val="00D7669A"/>
    <w:rsid w:val="00D82255"/>
    <w:rsid w:val="00D86293"/>
    <w:rsid w:val="00D96211"/>
    <w:rsid w:val="00DA0BF5"/>
    <w:rsid w:val="00DA1AC1"/>
    <w:rsid w:val="00DA3CF1"/>
    <w:rsid w:val="00DA4060"/>
    <w:rsid w:val="00DB282F"/>
    <w:rsid w:val="00DB4DA3"/>
    <w:rsid w:val="00DC1D14"/>
    <w:rsid w:val="00DC673D"/>
    <w:rsid w:val="00DC6B60"/>
    <w:rsid w:val="00DD2F38"/>
    <w:rsid w:val="00DE6E61"/>
    <w:rsid w:val="00DF034E"/>
    <w:rsid w:val="00DF2582"/>
    <w:rsid w:val="00DF2DA0"/>
    <w:rsid w:val="00E043C8"/>
    <w:rsid w:val="00E06393"/>
    <w:rsid w:val="00E13D5F"/>
    <w:rsid w:val="00E1464D"/>
    <w:rsid w:val="00E16D54"/>
    <w:rsid w:val="00E24953"/>
    <w:rsid w:val="00E25D01"/>
    <w:rsid w:val="00E30015"/>
    <w:rsid w:val="00E334CB"/>
    <w:rsid w:val="00E4351E"/>
    <w:rsid w:val="00E4532F"/>
    <w:rsid w:val="00E46FAB"/>
    <w:rsid w:val="00E527F7"/>
    <w:rsid w:val="00E5313F"/>
    <w:rsid w:val="00E53A13"/>
    <w:rsid w:val="00E53B41"/>
    <w:rsid w:val="00E54C0A"/>
    <w:rsid w:val="00E56E61"/>
    <w:rsid w:val="00E623DF"/>
    <w:rsid w:val="00E62C40"/>
    <w:rsid w:val="00E6780C"/>
    <w:rsid w:val="00E76E75"/>
    <w:rsid w:val="00E80B39"/>
    <w:rsid w:val="00E93CFF"/>
    <w:rsid w:val="00EB0C12"/>
    <w:rsid w:val="00EB1328"/>
    <w:rsid w:val="00EB48D8"/>
    <w:rsid w:val="00EB4C56"/>
    <w:rsid w:val="00EB540A"/>
    <w:rsid w:val="00EC1971"/>
    <w:rsid w:val="00EC5E49"/>
    <w:rsid w:val="00ED6DE1"/>
    <w:rsid w:val="00EE1469"/>
    <w:rsid w:val="00EE4DBB"/>
    <w:rsid w:val="00EE6FD7"/>
    <w:rsid w:val="00F02985"/>
    <w:rsid w:val="00F055FD"/>
    <w:rsid w:val="00F05FAE"/>
    <w:rsid w:val="00F0690A"/>
    <w:rsid w:val="00F1104C"/>
    <w:rsid w:val="00F132E0"/>
    <w:rsid w:val="00F16C44"/>
    <w:rsid w:val="00F17B7E"/>
    <w:rsid w:val="00F21090"/>
    <w:rsid w:val="00F2404A"/>
    <w:rsid w:val="00F303E8"/>
    <w:rsid w:val="00F30FD1"/>
    <w:rsid w:val="00F31919"/>
    <w:rsid w:val="00F3442A"/>
    <w:rsid w:val="00F35D85"/>
    <w:rsid w:val="00F431B2"/>
    <w:rsid w:val="00F473B1"/>
    <w:rsid w:val="00F5160A"/>
    <w:rsid w:val="00F528D6"/>
    <w:rsid w:val="00F52EF7"/>
    <w:rsid w:val="00F57C87"/>
    <w:rsid w:val="00F6525A"/>
    <w:rsid w:val="00F72F4F"/>
    <w:rsid w:val="00F752F4"/>
    <w:rsid w:val="00F75654"/>
    <w:rsid w:val="00F905C3"/>
    <w:rsid w:val="00F95A4D"/>
    <w:rsid w:val="00F95C8E"/>
    <w:rsid w:val="00F97B4F"/>
    <w:rsid w:val="00FB2F0E"/>
    <w:rsid w:val="00FB6A2C"/>
    <w:rsid w:val="00FC107C"/>
    <w:rsid w:val="00FC1759"/>
    <w:rsid w:val="00FC5377"/>
    <w:rsid w:val="00FD10E4"/>
    <w:rsid w:val="00FD6C74"/>
    <w:rsid w:val="00FD7FCE"/>
    <w:rsid w:val="00FE7632"/>
    <w:rsid w:val="00FF192E"/>
    <w:rsid w:val="00FF3189"/>
    <w:rsid w:val="00FF3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6E7AC1"/>
    <w:rPr>
      <w:rFonts w:ascii="Arial" w:hAnsi="Arial"/>
      <w:b/>
      <w:lang w:eastAsia="en-US"/>
    </w:rPr>
  </w:style>
  <w:style w:type="character" w:customStyle="1" w:styleId="B2Char">
    <w:name w:val="B2 Char"/>
    <w:link w:val="B2"/>
    <w:qFormat/>
    <w:locked/>
    <w:rsid w:val="001A34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275</TotalTime>
  <Pages>6</Pages>
  <Words>1796</Words>
  <Characters>9122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Lenovo1</cp:lastModifiedBy>
  <cp:revision>197</cp:revision>
  <cp:lastPrinted>1900-01-01T05:00:00Z</cp:lastPrinted>
  <dcterms:created xsi:type="dcterms:W3CDTF">2026-01-26T23:58:00Z</dcterms:created>
  <dcterms:modified xsi:type="dcterms:W3CDTF">2026-01-27T18:02:00Z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